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C7B60" w14:textId="347BB449"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3115ABB" wp14:editId="0BD2A34F">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90D12CC"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115ABB"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90D12CC"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F820D1">
        <w:rPr>
          <w:b/>
          <w:color w:val="007C31"/>
          <w:sz w:val="48"/>
          <w:szCs w:val="48"/>
        </w:rPr>
        <w:t>304</w:t>
      </w:r>
      <w:r w:rsidR="00C30802" w:rsidRPr="00C30802">
        <w:rPr>
          <w:b/>
          <w:color w:val="007C31"/>
          <w:sz w:val="48"/>
          <w:szCs w:val="48"/>
        </w:rPr>
        <w:t xml:space="preserve"> ‘</w:t>
      </w:r>
      <w:r w:rsidR="00011A16" w:rsidRPr="00011A16">
        <w:rPr>
          <w:b/>
          <w:color w:val="007C31"/>
          <w:sz w:val="48"/>
          <w:szCs w:val="48"/>
        </w:rPr>
        <w:t>Scheduling Services for SMETS1 Devices</w:t>
      </w:r>
      <w:r w:rsidR="00C30802" w:rsidRPr="00C30802">
        <w:rPr>
          <w:b/>
          <w:color w:val="007C31"/>
          <w:sz w:val="48"/>
          <w:szCs w:val="48"/>
        </w:rPr>
        <w:t>’</w:t>
      </w:r>
    </w:p>
    <w:p w14:paraId="36B5FB86"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7E7F21DC" w14:textId="77777777" w:rsidR="00C30802" w:rsidRDefault="00AF2270" w:rsidP="00C30802">
      <w:pPr>
        <w:pStyle w:val="Subtitle"/>
      </w:pPr>
      <w:r>
        <w:t>Responding to this consultation</w:t>
      </w:r>
    </w:p>
    <w:p w14:paraId="6E43017C" w14:textId="64130EA8" w:rsidR="00542DE0" w:rsidRDefault="00542DE0" w:rsidP="00542DE0">
      <w:r>
        <w:t xml:space="preserve">This is the Refinement Consultation for </w:t>
      </w:r>
      <w:hyperlink r:id="rId11" w:history="1">
        <w:r w:rsidRPr="00353888">
          <w:rPr>
            <w:rStyle w:val="Hyperlink"/>
          </w:rPr>
          <w:t>MP</w:t>
        </w:r>
        <w:r w:rsidR="00011A16" w:rsidRPr="00353888">
          <w:rPr>
            <w:rStyle w:val="Hyperlink"/>
          </w:rPr>
          <w:t>304</w:t>
        </w:r>
        <w:r w:rsidRPr="00353888">
          <w:rPr>
            <w:rStyle w:val="Hyperlink"/>
          </w:rPr>
          <w:t xml:space="preserve"> ‘</w:t>
        </w:r>
        <w:r w:rsidR="00011A16" w:rsidRPr="00353888">
          <w:rPr>
            <w:rStyle w:val="Hyperlink"/>
          </w:rPr>
          <w:t>Scheduling Services for SMETS1 Devices</w:t>
        </w:r>
        <w:r w:rsidRPr="00353888">
          <w:rPr>
            <w:rStyle w:val="Hyperlink"/>
          </w:rPr>
          <w:t>’</w:t>
        </w:r>
      </w:hyperlink>
      <w:r>
        <w:t>.</w:t>
      </w:r>
    </w:p>
    <w:p w14:paraId="1B9CE8F6"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6DA1E308" w14:textId="08208738"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011A16">
        <w:t>304</w:t>
      </w:r>
      <w:r>
        <w:t xml:space="preserve"> </w:t>
      </w:r>
      <w:r w:rsidR="001B793E">
        <w:t>Refinement</w:t>
      </w:r>
      <w:r>
        <w:t xml:space="preserve"> Consultation response’.</w:t>
      </w:r>
    </w:p>
    <w:p w14:paraId="768F968D" w14:textId="0FEEC893" w:rsidR="00C30802" w:rsidRDefault="00AF2270" w:rsidP="00AF2270">
      <w:r>
        <w:t xml:space="preserve">If you have any questions or </w:t>
      </w:r>
      <w:proofErr w:type="gramStart"/>
      <w:r>
        <w:t>you wish</w:t>
      </w:r>
      <w:proofErr w:type="gramEnd"/>
      <w:r>
        <w:t xml:space="preserve"> to respond verbally, please contact </w:t>
      </w:r>
      <w:r w:rsidR="00011A16">
        <w:t>Ali Beard</w:t>
      </w:r>
      <w:r>
        <w:t xml:space="preserve"> </w:t>
      </w:r>
      <w:r w:rsidRPr="00011A16">
        <w:t xml:space="preserve">on 020 </w:t>
      </w:r>
      <w:r w:rsidR="00011A16" w:rsidRPr="00011A16">
        <w:t>3970</w:t>
      </w:r>
      <w:r w:rsidRPr="00011A16">
        <w:t xml:space="preserve"> </w:t>
      </w:r>
      <w:r w:rsidR="00011A16" w:rsidRPr="00011A16">
        <w:t>1105</w:t>
      </w:r>
      <w:r>
        <w:t xml:space="preserve"> or email </w:t>
      </w:r>
      <w:hyperlink r:id="rId13" w:history="1">
        <w:r w:rsidRPr="00711D1D">
          <w:rPr>
            <w:rStyle w:val="Hyperlink"/>
          </w:rPr>
          <w:t>sec.change@gemserv.com</w:t>
        </w:r>
      </w:hyperlink>
      <w:r>
        <w:t>.</w:t>
      </w:r>
    </w:p>
    <w:p w14:paraId="7D8F87BF" w14:textId="77777777" w:rsidR="00AF2270" w:rsidRDefault="00AF2270" w:rsidP="00AF2270">
      <w:pPr>
        <w:pStyle w:val="Subtitle"/>
      </w:pPr>
      <w:r>
        <w:t>Deadline for responses</w:t>
      </w:r>
    </w:p>
    <w:p w14:paraId="06579337" w14:textId="25D5A7C0" w:rsidR="00AF2270" w:rsidRDefault="00AF2270" w:rsidP="00C30802">
      <w:r>
        <w:t xml:space="preserve">This consultation will close at </w:t>
      </w:r>
      <w:r w:rsidRPr="008D29ED">
        <w:rPr>
          <w:b/>
        </w:rPr>
        <w:t>17:00</w:t>
      </w:r>
      <w:r>
        <w:t xml:space="preserve"> on </w:t>
      </w:r>
      <w:r w:rsidR="00B06AE6" w:rsidRPr="00B06AE6">
        <w:rPr>
          <w:b/>
        </w:rPr>
        <w:t>Tuesday</w:t>
      </w:r>
      <w:r w:rsidRPr="00B06AE6">
        <w:rPr>
          <w:b/>
        </w:rPr>
        <w:t xml:space="preserve"> </w:t>
      </w:r>
      <w:r w:rsidR="00B06AE6" w:rsidRPr="00B06AE6">
        <w:rPr>
          <w:b/>
        </w:rPr>
        <w:t>14</w:t>
      </w:r>
      <w:r w:rsidRPr="00B06AE6">
        <w:rPr>
          <w:b/>
        </w:rPr>
        <w:t xml:space="preserve"> </w:t>
      </w:r>
      <w:r w:rsidR="00B06AE6" w:rsidRPr="00B06AE6">
        <w:rPr>
          <w:b/>
        </w:rPr>
        <w:t>October</w:t>
      </w:r>
      <w:r w:rsidRPr="00B06AE6">
        <w:rPr>
          <w:b/>
        </w:rPr>
        <w:t xml:space="preserve"> </w:t>
      </w:r>
      <w:r w:rsidR="00B06AE6" w:rsidRPr="00B06AE6">
        <w:rPr>
          <w:b/>
        </w:rPr>
        <w:t>2025</w:t>
      </w:r>
      <w:r>
        <w:t xml:space="preserve">. </w:t>
      </w:r>
    </w:p>
    <w:p w14:paraId="68B75CF3" w14:textId="77777777" w:rsidR="00AF2270" w:rsidRDefault="00AF2270" w:rsidP="00C30802">
      <w:r>
        <w:t xml:space="preserve">The </w:t>
      </w:r>
      <w:r w:rsidR="001B793E">
        <w:t>Proposer</w:t>
      </w:r>
      <w:r>
        <w:t xml:space="preserve"> may not be able to consider late responses.</w:t>
      </w:r>
    </w:p>
    <w:p w14:paraId="5D75CA6A" w14:textId="77777777" w:rsidR="00C30802" w:rsidRDefault="00C30802" w:rsidP="00C30802"/>
    <w:p w14:paraId="0AE3332E" w14:textId="77777777" w:rsidR="00542DE0" w:rsidRDefault="00542DE0" w:rsidP="00C30802">
      <w:pPr>
        <w:pStyle w:val="Subtitle"/>
        <w:pageBreakBefore/>
      </w:pPr>
      <w:r>
        <w:lastRenderedPageBreak/>
        <w:t>Summary of the proposal</w:t>
      </w:r>
    </w:p>
    <w:p w14:paraId="492F2A0D" w14:textId="77777777" w:rsidR="00542DE0" w:rsidRDefault="00542DE0" w:rsidP="00542DE0">
      <w:pPr>
        <w:pStyle w:val="Heading2"/>
      </w:pPr>
      <w:r>
        <w:t>What is the issue?</w:t>
      </w:r>
    </w:p>
    <w:p w14:paraId="2D170610" w14:textId="77777777" w:rsidR="009F39A5" w:rsidRPr="009F39A5" w:rsidRDefault="009F39A5" w:rsidP="009F39A5">
      <w:r w:rsidRPr="009F39A5">
        <w:t>For SMETS1, SRV 4.3 ‘Read Instantaneous Prepay Values’ can currently only be requested on an ‘On-Demand’ service basis or as a ‘Future Dated’ service.</w:t>
      </w:r>
    </w:p>
    <w:p w14:paraId="67505AC4" w14:textId="302E60B3" w:rsidR="009F39A5" w:rsidRPr="009F39A5" w:rsidRDefault="009F39A5" w:rsidP="009F39A5">
      <w:r w:rsidRPr="009F39A5">
        <w:t>Due to the SMETS1 network each request requires at least one SMS text message</w:t>
      </w:r>
      <w:r w:rsidR="0032282D">
        <w:t xml:space="preserve"> which costs the DCC and is passed onto Suppliers and Network Parties via ‘DCC fixed </w:t>
      </w:r>
      <w:proofErr w:type="gramStart"/>
      <w:r w:rsidR="0032282D">
        <w:t>costs’</w:t>
      </w:r>
      <w:proofErr w:type="gramEnd"/>
      <w:r w:rsidR="0032282D">
        <w:t>.</w:t>
      </w:r>
    </w:p>
    <w:p w14:paraId="408C73B5" w14:textId="77777777" w:rsidR="00542DE0" w:rsidRPr="00F43305" w:rsidRDefault="00542DE0" w:rsidP="00542DE0"/>
    <w:p w14:paraId="673FC4F0" w14:textId="77777777" w:rsidR="00542DE0" w:rsidRDefault="00542DE0" w:rsidP="00542DE0">
      <w:pPr>
        <w:pStyle w:val="Heading2"/>
      </w:pPr>
      <w:r>
        <w:t>What is the solution?</w:t>
      </w:r>
    </w:p>
    <w:p w14:paraId="14731165" w14:textId="53ECC7BB" w:rsidR="00542DE0" w:rsidRPr="006D1D83" w:rsidRDefault="0032282D" w:rsidP="00542DE0">
      <w:r w:rsidRPr="00B30228">
        <w:t xml:space="preserve">The Proposed Solution is to </w:t>
      </w:r>
      <w:r w:rsidR="006D1D83" w:rsidRPr="00B30228">
        <w:t>allow scheduling of SRV4.3</w:t>
      </w:r>
      <w:r w:rsidR="00B30228" w:rsidRPr="00B30228">
        <w:t xml:space="preserve"> ‘Read Instantaneous Prepay Values’</w:t>
      </w:r>
      <w:r w:rsidR="006D1D83" w:rsidRPr="00B30228">
        <w:t xml:space="preserve"> </w:t>
      </w:r>
      <w:r w:rsidR="00BA29ED" w:rsidRPr="00B30228">
        <w:t xml:space="preserve">by </w:t>
      </w:r>
      <w:r w:rsidR="00B30228" w:rsidRPr="00B30228">
        <w:t xml:space="preserve">using </w:t>
      </w:r>
      <w:r w:rsidR="006D1D83" w:rsidRPr="00B30228">
        <w:t>SRV 5.1</w:t>
      </w:r>
      <w:r w:rsidR="00416019" w:rsidRPr="00B30228">
        <w:t xml:space="preserve"> ‘Create Schedule’</w:t>
      </w:r>
      <w:r w:rsidR="008E685F">
        <w:t>.</w:t>
      </w:r>
    </w:p>
    <w:p w14:paraId="1D6EF9E1" w14:textId="77777777" w:rsidR="00542DE0" w:rsidRDefault="00542DE0" w:rsidP="00542DE0"/>
    <w:p w14:paraId="4574EA54" w14:textId="77777777" w:rsidR="00542DE0" w:rsidRDefault="00542DE0" w:rsidP="00542DE0">
      <w:pPr>
        <w:pStyle w:val="Heading2"/>
      </w:pPr>
      <w:r>
        <w:t>Will I be impacted?</w:t>
      </w:r>
    </w:p>
    <w:p w14:paraId="314E7E32" w14:textId="4ED60FD5" w:rsidR="00542DE0" w:rsidRDefault="00542DE0" w:rsidP="00542DE0">
      <w:r>
        <w:t>MP</w:t>
      </w:r>
      <w:r w:rsidR="00B06AE6">
        <w:t>304</w:t>
      </w:r>
      <w:r>
        <w:t xml:space="preserve"> is expected to impact the following SEC Parties:</w:t>
      </w:r>
    </w:p>
    <w:p w14:paraId="2B4C0A4C" w14:textId="793B956D" w:rsidR="00542DE0" w:rsidRPr="006D1D83" w:rsidRDefault="006D1D83" w:rsidP="00542DE0">
      <w:pPr>
        <w:pStyle w:val="ListParagraph"/>
      </w:pPr>
      <w:r w:rsidRPr="006D1D83">
        <w:t>Large Suppliers</w:t>
      </w:r>
    </w:p>
    <w:p w14:paraId="278244EA" w14:textId="02D00191" w:rsidR="006D1D83" w:rsidRPr="006D1D83" w:rsidRDefault="006D1D83" w:rsidP="00542DE0">
      <w:pPr>
        <w:pStyle w:val="ListParagraph"/>
      </w:pPr>
      <w:r w:rsidRPr="006D1D83">
        <w:t>Small Suppliers</w:t>
      </w:r>
    </w:p>
    <w:p w14:paraId="1F33E00D" w14:textId="77777777" w:rsidR="00542DE0" w:rsidRDefault="00542DE0" w:rsidP="00542DE0">
      <w:r>
        <w:t>Full details of how this modification may impact you can be found in the Modification Report.</w:t>
      </w:r>
    </w:p>
    <w:p w14:paraId="24270F6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EDF278" w14:textId="77777777" w:rsidTr="00FD220E">
        <w:trPr>
          <w:tblHeader/>
        </w:trPr>
        <w:tc>
          <w:tcPr>
            <w:tcW w:w="5000" w:type="pct"/>
            <w:gridSpan w:val="2"/>
            <w:shd w:val="clear" w:color="auto" w:fill="007C31"/>
          </w:tcPr>
          <w:p w14:paraId="0987344C" w14:textId="77777777" w:rsidR="00E25A4D" w:rsidRPr="00687160" w:rsidRDefault="00E25A4D" w:rsidP="00FD220E">
            <w:pPr>
              <w:pStyle w:val="Questiontitle"/>
              <w:rPr>
                <w:color w:val="007C31"/>
              </w:rPr>
            </w:pPr>
            <w:r>
              <w:t>Respondent details</w:t>
            </w:r>
          </w:p>
        </w:tc>
      </w:tr>
      <w:tr w:rsidR="00E25A4D" w14:paraId="70D64BB6" w14:textId="77777777" w:rsidTr="00E25A4D">
        <w:tc>
          <w:tcPr>
            <w:tcW w:w="1400" w:type="pct"/>
          </w:tcPr>
          <w:p w14:paraId="1D7BBB8A" w14:textId="77777777" w:rsidR="00E25A4D" w:rsidRPr="00C30802" w:rsidRDefault="00E25A4D" w:rsidP="00FD220E">
            <w:pPr>
              <w:pStyle w:val="Questionbodytext"/>
              <w:rPr>
                <w:b/>
              </w:rPr>
            </w:pPr>
            <w:r>
              <w:rPr>
                <w:b/>
              </w:rPr>
              <w:t>Name</w:t>
            </w:r>
          </w:p>
        </w:tc>
        <w:sdt>
          <w:sdtPr>
            <w:id w:val="-754973557"/>
            <w:placeholder>
              <w:docPart w:val="D602F4C6E5C447BF9E4B920B89643052"/>
            </w:placeholder>
            <w:temporary/>
            <w:showingPlcHdr/>
            <w15:appearance w15:val="hidden"/>
          </w:sdtPr>
          <w:sdtEndPr/>
          <w:sdtContent>
            <w:tc>
              <w:tcPr>
                <w:tcW w:w="3600" w:type="pct"/>
              </w:tcPr>
              <w:p w14:paraId="2ED65DB9"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12E1BA2" w14:textId="77777777" w:rsidTr="00E25A4D">
        <w:tc>
          <w:tcPr>
            <w:tcW w:w="1400" w:type="pct"/>
          </w:tcPr>
          <w:p w14:paraId="68236639" w14:textId="77777777" w:rsidR="00E25A4D" w:rsidRPr="00C30802" w:rsidRDefault="00E25A4D" w:rsidP="00FD220E">
            <w:pPr>
              <w:pStyle w:val="Questionbodytext"/>
              <w:rPr>
                <w:b/>
              </w:rPr>
            </w:pPr>
            <w:r>
              <w:rPr>
                <w:b/>
              </w:rPr>
              <w:t>Organisation</w:t>
            </w:r>
          </w:p>
        </w:tc>
        <w:sdt>
          <w:sdtPr>
            <w:id w:val="-1476146406"/>
            <w:placeholder>
              <w:docPart w:val="C83347D44BAF43F49B0C756B4EC3FEBE"/>
            </w:placeholder>
            <w:temporary/>
            <w:showingPlcHdr/>
            <w15:appearance w15:val="hidden"/>
          </w:sdtPr>
          <w:sdtEndPr/>
          <w:sdtContent>
            <w:tc>
              <w:tcPr>
                <w:tcW w:w="3600" w:type="pct"/>
              </w:tcPr>
              <w:p w14:paraId="3115822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E1C23BF" w14:textId="77777777" w:rsidTr="00E25A4D">
        <w:tc>
          <w:tcPr>
            <w:tcW w:w="1400" w:type="pct"/>
          </w:tcPr>
          <w:p w14:paraId="00E6E20F" w14:textId="77777777" w:rsidR="00E25A4D" w:rsidRDefault="00E25A4D" w:rsidP="00FD220E">
            <w:pPr>
              <w:pStyle w:val="Questionbodytext"/>
              <w:rPr>
                <w:b/>
              </w:rPr>
            </w:pPr>
            <w:r>
              <w:rPr>
                <w:b/>
              </w:rPr>
              <w:t>Phone number</w:t>
            </w:r>
          </w:p>
        </w:tc>
        <w:sdt>
          <w:sdtPr>
            <w:id w:val="612334753"/>
            <w:placeholder>
              <w:docPart w:val="7680D6A1BCFF4EF69AEA0BB010774FA3"/>
            </w:placeholder>
            <w:temporary/>
            <w:showingPlcHdr/>
            <w15:appearance w15:val="hidden"/>
          </w:sdtPr>
          <w:sdtEndPr/>
          <w:sdtContent>
            <w:tc>
              <w:tcPr>
                <w:tcW w:w="3600" w:type="pct"/>
              </w:tcPr>
              <w:p w14:paraId="347B0283"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89438A8"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02350C" w14:textId="77777777" w:rsidTr="00FD220E">
        <w:trPr>
          <w:tblHeader/>
        </w:trPr>
        <w:tc>
          <w:tcPr>
            <w:tcW w:w="5000" w:type="pct"/>
            <w:gridSpan w:val="2"/>
            <w:shd w:val="clear" w:color="auto" w:fill="007C31"/>
          </w:tcPr>
          <w:p w14:paraId="794E543A" w14:textId="77777777" w:rsidR="00E25A4D" w:rsidRPr="00687160" w:rsidRDefault="00E25A4D" w:rsidP="00FD220E">
            <w:pPr>
              <w:pStyle w:val="Questiontitle"/>
              <w:rPr>
                <w:color w:val="007C31"/>
              </w:rPr>
            </w:pPr>
            <w:r>
              <w:t>Parties represented</w:t>
            </w:r>
          </w:p>
        </w:tc>
      </w:tr>
      <w:tr w:rsidR="00E25A4D" w14:paraId="37A4055C" w14:textId="77777777" w:rsidTr="00FD220E">
        <w:tc>
          <w:tcPr>
            <w:tcW w:w="1400" w:type="pct"/>
          </w:tcPr>
          <w:p w14:paraId="68B9F07D" w14:textId="77777777" w:rsidR="00E25A4D" w:rsidRPr="00C30802" w:rsidRDefault="00E25A4D" w:rsidP="00FD220E">
            <w:pPr>
              <w:pStyle w:val="Questionbodytext"/>
              <w:rPr>
                <w:b/>
              </w:rPr>
            </w:pPr>
            <w:r>
              <w:rPr>
                <w:b/>
              </w:rPr>
              <w:t>Party Category</w:t>
            </w:r>
          </w:p>
        </w:tc>
        <w:sdt>
          <w:sdtPr>
            <w:id w:val="-1655824397"/>
            <w:placeholder>
              <w:docPart w:val="127587D3423644CBA991F1D0E7C48E6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404BD12A"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072DB9F" w14:textId="77777777" w:rsidTr="00FD220E">
        <w:tc>
          <w:tcPr>
            <w:tcW w:w="1400" w:type="pct"/>
          </w:tcPr>
          <w:p w14:paraId="2A6E70BE" w14:textId="77777777" w:rsidR="00E25A4D" w:rsidRPr="00C30802" w:rsidRDefault="00E25A4D" w:rsidP="00FD220E">
            <w:pPr>
              <w:pStyle w:val="Questionbodytext"/>
              <w:rPr>
                <w:b/>
              </w:rPr>
            </w:pPr>
            <w:r>
              <w:rPr>
                <w:b/>
              </w:rPr>
              <w:t>Parties represented</w:t>
            </w:r>
          </w:p>
        </w:tc>
        <w:sdt>
          <w:sdtPr>
            <w:id w:val="-1350016662"/>
            <w:placeholder>
              <w:docPart w:val="26E421BE1E7A48E6BBA5A21E7891E1BD"/>
            </w:placeholder>
            <w:temporary/>
            <w:showingPlcHdr/>
            <w15:appearance w15:val="hidden"/>
          </w:sdtPr>
          <w:sdtEndPr/>
          <w:sdtContent>
            <w:tc>
              <w:tcPr>
                <w:tcW w:w="3600" w:type="pct"/>
              </w:tcPr>
              <w:p w14:paraId="69E7E616"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1601F61"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0C28DE6" w14:textId="77777777" w:rsidTr="00FD220E">
        <w:trPr>
          <w:tblHeader/>
        </w:trPr>
        <w:tc>
          <w:tcPr>
            <w:tcW w:w="5000" w:type="pct"/>
            <w:gridSpan w:val="2"/>
            <w:shd w:val="clear" w:color="auto" w:fill="007C31"/>
          </w:tcPr>
          <w:p w14:paraId="6FA0A40E" w14:textId="77777777" w:rsidR="00E25A4D" w:rsidRPr="00687160" w:rsidRDefault="00E25A4D" w:rsidP="00FD220E">
            <w:pPr>
              <w:pStyle w:val="Questiontitle"/>
              <w:rPr>
                <w:color w:val="007C31"/>
              </w:rPr>
            </w:pPr>
            <w:r>
              <w:t>Confidential information</w:t>
            </w:r>
          </w:p>
        </w:tc>
      </w:tr>
      <w:tr w:rsidR="00E25A4D" w14:paraId="6794EDC9" w14:textId="77777777" w:rsidTr="00FD220E">
        <w:trPr>
          <w:tblHeader/>
        </w:trPr>
        <w:tc>
          <w:tcPr>
            <w:tcW w:w="5000" w:type="pct"/>
            <w:gridSpan w:val="2"/>
          </w:tcPr>
          <w:p w14:paraId="42CA57BE" w14:textId="77777777" w:rsidR="00E25A4D" w:rsidRPr="00285942" w:rsidRDefault="00E25A4D" w:rsidP="00FD220E">
            <w:pPr>
              <w:pStyle w:val="Questionheader"/>
              <w:jc w:val="left"/>
            </w:pPr>
            <w:r>
              <w:t>Does your response contain any confidential information?</w:t>
            </w:r>
          </w:p>
        </w:tc>
      </w:tr>
      <w:tr w:rsidR="00E25A4D" w14:paraId="03DA81FD" w14:textId="77777777" w:rsidTr="004B676D">
        <w:tc>
          <w:tcPr>
            <w:tcW w:w="1400" w:type="pct"/>
          </w:tcPr>
          <w:p w14:paraId="5773348D" w14:textId="77777777" w:rsidR="00C41EC0" w:rsidRPr="00C30802" w:rsidRDefault="00C41EC0" w:rsidP="00FD220E">
            <w:pPr>
              <w:pStyle w:val="Questionbodytext"/>
              <w:rPr>
                <w:b/>
              </w:rPr>
            </w:pPr>
            <w:r>
              <w:rPr>
                <w:b/>
              </w:rPr>
              <w:t>Response</w:t>
            </w:r>
          </w:p>
        </w:tc>
        <w:sdt>
          <w:sdtPr>
            <w:id w:val="2026977850"/>
            <w:placeholder>
              <w:docPart w:val="72E7D0217C2E4CA8A202088CF33BD113"/>
            </w:placeholder>
            <w:temporary/>
            <w:showingPlcHdr/>
            <w:comboBox>
              <w:listItem w:displayText="Yes" w:value="Yes"/>
              <w:listItem w:displayText="No" w:value="No"/>
            </w:comboBox>
          </w:sdtPr>
          <w:sdtEndPr/>
          <w:sdtContent>
            <w:tc>
              <w:tcPr>
                <w:tcW w:w="3600" w:type="pct"/>
              </w:tcPr>
              <w:p w14:paraId="79B3DAB6"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47C0F82" w14:textId="77777777" w:rsidTr="00E25A4D">
        <w:tc>
          <w:tcPr>
            <w:tcW w:w="5000" w:type="pct"/>
            <w:gridSpan w:val="2"/>
          </w:tcPr>
          <w:p w14:paraId="70B982C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7DAEB28"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66BCDFC" w14:textId="77777777" w:rsidR="004371AB" w:rsidRDefault="004371AB" w:rsidP="002F5392"/>
    <w:p w14:paraId="50CA1BA1" w14:textId="77777777" w:rsidR="00C30802" w:rsidRDefault="00C30802" w:rsidP="00C30802">
      <w:pPr>
        <w:pStyle w:val="Subtitle"/>
        <w:pageBreakBefore/>
      </w:pPr>
      <w:r>
        <w:lastRenderedPageBreak/>
        <w:t>Consultation questions</w:t>
      </w:r>
    </w:p>
    <w:p w14:paraId="7492DC95"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A13F1CD" w14:textId="77777777" w:rsidTr="002B474A">
        <w:trPr>
          <w:tblHeader/>
        </w:trPr>
        <w:tc>
          <w:tcPr>
            <w:tcW w:w="5000" w:type="pct"/>
            <w:gridSpan w:val="2"/>
            <w:shd w:val="clear" w:color="auto" w:fill="007C31"/>
          </w:tcPr>
          <w:p w14:paraId="41252BF3" w14:textId="77777777" w:rsidR="00335ED9" w:rsidRPr="00687160" w:rsidRDefault="00335ED9" w:rsidP="002B474A">
            <w:pPr>
              <w:pStyle w:val="Questiontitle"/>
              <w:rPr>
                <w:color w:val="007C31"/>
              </w:rPr>
            </w:pPr>
            <w:r>
              <w:t>Question 1</w:t>
            </w:r>
          </w:p>
        </w:tc>
      </w:tr>
      <w:tr w:rsidR="00335ED9" w14:paraId="72278300" w14:textId="77777777" w:rsidTr="002B474A">
        <w:trPr>
          <w:tblHeader/>
        </w:trPr>
        <w:tc>
          <w:tcPr>
            <w:tcW w:w="5000" w:type="pct"/>
            <w:gridSpan w:val="2"/>
          </w:tcPr>
          <w:p w14:paraId="7A302E38" w14:textId="40A41A4C" w:rsidR="00335ED9" w:rsidRDefault="00335ED9" w:rsidP="002B474A">
            <w:pPr>
              <w:pStyle w:val="Questionheader"/>
              <w:jc w:val="left"/>
            </w:pPr>
            <w:r>
              <w:t>Do you agree that the solution put forward will effectively resolve the identified issue?</w:t>
            </w:r>
          </w:p>
          <w:p w14:paraId="256A1800" w14:textId="7291A5B4" w:rsidR="00335ED9" w:rsidRPr="00EF754E" w:rsidRDefault="00335ED9" w:rsidP="002B474A">
            <w:pPr>
              <w:pStyle w:val="Questionheader"/>
              <w:jc w:val="left"/>
              <w:rPr>
                <w:i/>
              </w:rPr>
            </w:pPr>
            <w:r>
              <w:rPr>
                <w:i/>
              </w:rPr>
              <w:t>Please provide your rationale.</w:t>
            </w:r>
          </w:p>
        </w:tc>
      </w:tr>
      <w:tr w:rsidR="00335ED9" w14:paraId="361204BA" w14:textId="77777777" w:rsidTr="002B474A">
        <w:tc>
          <w:tcPr>
            <w:tcW w:w="790" w:type="pct"/>
          </w:tcPr>
          <w:p w14:paraId="70D99062" w14:textId="77777777" w:rsidR="00335ED9" w:rsidRPr="00C30802" w:rsidRDefault="00335ED9" w:rsidP="002B474A">
            <w:pPr>
              <w:pStyle w:val="Questionbodytext"/>
              <w:keepNext/>
              <w:rPr>
                <w:b/>
              </w:rPr>
            </w:pPr>
            <w:r w:rsidRPr="00C30802">
              <w:rPr>
                <w:b/>
              </w:rPr>
              <w:t>Response</w:t>
            </w:r>
          </w:p>
        </w:tc>
        <w:sdt>
          <w:sdtPr>
            <w:id w:val="2134439361"/>
            <w:placeholder>
              <w:docPart w:val="891D72F3EA7C47F7A90A00ADBB11A3EC"/>
            </w:placeholder>
            <w:temporary/>
            <w:showingPlcHdr/>
            <w:comboBox>
              <w:listItem w:displayText="Yes" w:value="Yes"/>
              <w:listItem w:displayText="No" w:value="No"/>
            </w:comboBox>
          </w:sdtPr>
          <w:sdtEndPr/>
          <w:sdtContent>
            <w:tc>
              <w:tcPr>
                <w:tcW w:w="4210" w:type="pct"/>
              </w:tcPr>
              <w:p w14:paraId="6584E35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221A7EF" w14:textId="77777777" w:rsidTr="002B474A">
        <w:tc>
          <w:tcPr>
            <w:tcW w:w="790" w:type="pct"/>
          </w:tcPr>
          <w:p w14:paraId="6C4C2D08" w14:textId="77777777" w:rsidR="00335ED9" w:rsidRPr="00C30802" w:rsidRDefault="00335ED9" w:rsidP="002B474A">
            <w:pPr>
              <w:pStyle w:val="Questionbodytext"/>
              <w:rPr>
                <w:b/>
              </w:rPr>
            </w:pPr>
            <w:r w:rsidRPr="00C30802">
              <w:rPr>
                <w:b/>
              </w:rPr>
              <w:t>Rationale</w:t>
            </w:r>
          </w:p>
        </w:tc>
        <w:sdt>
          <w:sdtPr>
            <w:id w:val="611174718"/>
            <w:placeholder>
              <w:docPart w:val="5224E573566D4FDEAC70420F45ECF18A"/>
            </w:placeholder>
            <w:temporary/>
            <w:showingPlcHdr/>
            <w15:appearance w15:val="hidden"/>
          </w:sdtPr>
          <w:sdtEndPr/>
          <w:sdtContent>
            <w:tc>
              <w:tcPr>
                <w:tcW w:w="4210" w:type="pct"/>
              </w:tcPr>
              <w:p w14:paraId="4168877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0347582"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0E61CE2" w14:textId="77777777" w:rsidTr="002B474A">
        <w:trPr>
          <w:tblHeader/>
        </w:trPr>
        <w:tc>
          <w:tcPr>
            <w:tcW w:w="5000" w:type="pct"/>
            <w:gridSpan w:val="2"/>
            <w:shd w:val="clear" w:color="auto" w:fill="007C31"/>
          </w:tcPr>
          <w:p w14:paraId="378CD578" w14:textId="77777777" w:rsidR="00335ED9" w:rsidRPr="00687160" w:rsidRDefault="00335ED9" w:rsidP="002B474A">
            <w:pPr>
              <w:pStyle w:val="Questiontitle"/>
              <w:rPr>
                <w:color w:val="007C31"/>
              </w:rPr>
            </w:pPr>
            <w:r>
              <w:t>Question 2</w:t>
            </w:r>
          </w:p>
        </w:tc>
      </w:tr>
      <w:tr w:rsidR="00335ED9" w14:paraId="52092EA0" w14:textId="77777777" w:rsidTr="002B474A">
        <w:trPr>
          <w:tblHeader/>
        </w:trPr>
        <w:tc>
          <w:tcPr>
            <w:tcW w:w="5000" w:type="pct"/>
            <w:gridSpan w:val="2"/>
          </w:tcPr>
          <w:p w14:paraId="06EEDE1A" w14:textId="615CDA2D" w:rsidR="00335ED9" w:rsidRDefault="00335ED9" w:rsidP="002B474A">
            <w:pPr>
              <w:pStyle w:val="Questionheader"/>
              <w:jc w:val="left"/>
            </w:pPr>
            <w:bookmarkStart w:id="0" w:name="_Hlk529864215"/>
            <w:r>
              <w:t>Do you agree that the legal text will deliver MP</w:t>
            </w:r>
            <w:r w:rsidR="00B06AE6">
              <w:t>304</w:t>
            </w:r>
            <w:r>
              <w:t>?</w:t>
            </w:r>
            <w:bookmarkEnd w:id="0"/>
          </w:p>
          <w:p w14:paraId="14CB3050" w14:textId="77777777" w:rsidR="00335ED9" w:rsidRPr="00EF754E" w:rsidRDefault="00335ED9" w:rsidP="002B474A">
            <w:pPr>
              <w:pStyle w:val="Questionheader"/>
              <w:jc w:val="left"/>
              <w:rPr>
                <w:i/>
              </w:rPr>
            </w:pPr>
            <w:r>
              <w:rPr>
                <w:i/>
              </w:rPr>
              <w:t>Please provide your rationale.</w:t>
            </w:r>
          </w:p>
        </w:tc>
      </w:tr>
      <w:tr w:rsidR="00335ED9" w14:paraId="478F946A" w14:textId="77777777" w:rsidTr="002B474A">
        <w:tc>
          <w:tcPr>
            <w:tcW w:w="790" w:type="pct"/>
          </w:tcPr>
          <w:p w14:paraId="454E877E" w14:textId="77777777" w:rsidR="00335ED9" w:rsidRPr="00C30802" w:rsidRDefault="00335ED9" w:rsidP="002B474A">
            <w:pPr>
              <w:pStyle w:val="Questionbodytext"/>
              <w:keepNext/>
              <w:rPr>
                <w:b/>
              </w:rPr>
            </w:pPr>
            <w:r w:rsidRPr="00C30802">
              <w:rPr>
                <w:b/>
              </w:rPr>
              <w:t>Response</w:t>
            </w:r>
          </w:p>
        </w:tc>
        <w:sdt>
          <w:sdtPr>
            <w:id w:val="935174655"/>
            <w:placeholder>
              <w:docPart w:val="7FC857ACC7554D7E959308B95CA2AD13"/>
            </w:placeholder>
            <w:temporary/>
            <w:showingPlcHdr/>
            <w:comboBox>
              <w:listItem w:displayText="Yes" w:value="Yes"/>
              <w:listItem w:displayText="No" w:value="No"/>
            </w:comboBox>
          </w:sdtPr>
          <w:sdtEndPr/>
          <w:sdtContent>
            <w:tc>
              <w:tcPr>
                <w:tcW w:w="4210" w:type="pct"/>
              </w:tcPr>
              <w:p w14:paraId="70B0BEA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C1672C2" w14:textId="77777777" w:rsidTr="002B474A">
        <w:tc>
          <w:tcPr>
            <w:tcW w:w="790" w:type="pct"/>
          </w:tcPr>
          <w:p w14:paraId="6A3D8EBB" w14:textId="77777777" w:rsidR="00335ED9" w:rsidRPr="00C30802" w:rsidRDefault="00335ED9" w:rsidP="002B474A">
            <w:pPr>
              <w:pStyle w:val="Questionbodytext"/>
              <w:rPr>
                <w:b/>
              </w:rPr>
            </w:pPr>
            <w:r w:rsidRPr="00C30802">
              <w:rPr>
                <w:b/>
              </w:rPr>
              <w:t>Rationale</w:t>
            </w:r>
          </w:p>
        </w:tc>
        <w:sdt>
          <w:sdtPr>
            <w:id w:val="659734046"/>
            <w:placeholder>
              <w:docPart w:val="07DC45BE2F384375ADF11A73A4D002CE"/>
            </w:placeholder>
            <w:temporary/>
            <w:showingPlcHdr/>
            <w15:appearance w15:val="hidden"/>
          </w:sdtPr>
          <w:sdtEndPr/>
          <w:sdtContent>
            <w:tc>
              <w:tcPr>
                <w:tcW w:w="4210" w:type="pct"/>
              </w:tcPr>
              <w:p w14:paraId="56998F2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43D6C4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4BD5171" w14:textId="77777777" w:rsidTr="002B474A">
        <w:trPr>
          <w:tblHeader/>
        </w:trPr>
        <w:tc>
          <w:tcPr>
            <w:tcW w:w="5000" w:type="pct"/>
            <w:gridSpan w:val="2"/>
            <w:shd w:val="clear" w:color="auto" w:fill="007C31"/>
          </w:tcPr>
          <w:p w14:paraId="236F6D35" w14:textId="77777777" w:rsidR="00335ED9" w:rsidRPr="00687160" w:rsidRDefault="00335ED9" w:rsidP="002B474A">
            <w:pPr>
              <w:pStyle w:val="Questiontitle"/>
              <w:rPr>
                <w:color w:val="007C31"/>
              </w:rPr>
            </w:pPr>
            <w:r>
              <w:t>Question 3</w:t>
            </w:r>
          </w:p>
        </w:tc>
      </w:tr>
      <w:tr w:rsidR="00335ED9" w14:paraId="4EA0ED94" w14:textId="77777777" w:rsidTr="002B474A">
        <w:trPr>
          <w:tblHeader/>
        </w:trPr>
        <w:tc>
          <w:tcPr>
            <w:tcW w:w="5000" w:type="pct"/>
            <w:gridSpan w:val="2"/>
          </w:tcPr>
          <w:p w14:paraId="6DE9FE97" w14:textId="77777777" w:rsidR="00335ED9" w:rsidRDefault="00335ED9" w:rsidP="002B474A">
            <w:pPr>
              <w:pStyle w:val="Questionheader"/>
              <w:jc w:val="left"/>
            </w:pPr>
            <w:bookmarkStart w:id="1" w:name="_Hlk529864203"/>
            <w:r>
              <w:t>Do you agree with the proposed implementation approach?</w:t>
            </w:r>
            <w:bookmarkEnd w:id="1"/>
          </w:p>
          <w:p w14:paraId="44D8DCF1" w14:textId="77777777" w:rsidR="00335ED9" w:rsidRPr="00EF754E" w:rsidRDefault="00335ED9" w:rsidP="002B474A">
            <w:pPr>
              <w:pStyle w:val="Questionheader"/>
              <w:jc w:val="left"/>
              <w:rPr>
                <w:i/>
              </w:rPr>
            </w:pPr>
            <w:r>
              <w:rPr>
                <w:i/>
              </w:rPr>
              <w:t>Please provide your rationale.</w:t>
            </w:r>
          </w:p>
        </w:tc>
      </w:tr>
      <w:tr w:rsidR="00335ED9" w14:paraId="6CEE6821" w14:textId="77777777" w:rsidTr="002B474A">
        <w:tc>
          <w:tcPr>
            <w:tcW w:w="790" w:type="pct"/>
          </w:tcPr>
          <w:p w14:paraId="0EC7336A" w14:textId="77777777" w:rsidR="00335ED9" w:rsidRPr="00C30802" w:rsidRDefault="00335ED9" w:rsidP="002B474A">
            <w:pPr>
              <w:pStyle w:val="Questionbodytext"/>
              <w:keepNext/>
              <w:rPr>
                <w:b/>
              </w:rPr>
            </w:pPr>
            <w:r w:rsidRPr="00C30802">
              <w:rPr>
                <w:b/>
              </w:rPr>
              <w:t>Response</w:t>
            </w:r>
          </w:p>
        </w:tc>
        <w:sdt>
          <w:sdtPr>
            <w:id w:val="-1666542619"/>
            <w:placeholder>
              <w:docPart w:val="BE746CB70D0A49E89177C9EB75652347"/>
            </w:placeholder>
            <w:temporary/>
            <w:showingPlcHdr/>
            <w:comboBox>
              <w:listItem w:displayText="Yes" w:value="Yes"/>
              <w:listItem w:displayText="No" w:value="No"/>
            </w:comboBox>
          </w:sdtPr>
          <w:sdtEndPr/>
          <w:sdtContent>
            <w:tc>
              <w:tcPr>
                <w:tcW w:w="4210" w:type="pct"/>
              </w:tcPr>
              <w:p w14:paraId="0B0C2B8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84771E3" w14:textId="77777777" w:rsidTr="002B474A">
        <w:tc>
          <w:tcPr>
            <w:tcW w:w="790" w:type="pct"/>
          </w:tcPr>
          <w:p w14:paraId="111D9986" w14:textId="77777777" w:rsidR="00335ED9" w:rsidRPr="00C30802" w:rsidRDefault="00335ED9" w:rsidP="002B474A">
            <w:pPr>
              <w:pStyle w:val="Questionbodytext"/>
              <w:rPr>
                <w:b/>
              </w:rPr>
            </w:pPr>
            <w:r w:rsidRPr="00C30802">
              <w:rPr>
                <w:b/>
              </w:rPr>
              <w:t>Rationale</w:t>
            </w:r>
          </w:p>
        </w:tc>
        <w:sdt>
          <w:sdtPr>
            <w:id w:val="448435223"/>
            <w:placeholder>
              <w:docPart w:val="389854D5D84A4CF3A069761C9108F1B0"/>
            </w:placeholder>
            <w:temporary/>
            <w:showingPlcHdr/>
            <w15:appearance w15:val="hidden"/>
          </w:sdtPr>
          <w:sdtEndPr/>
          <w:sdtContent>
            <w:tc>
              <w:tcPr>
                <w:tcW w:w="4210" w:type="pct"/>
              </w:tcPr>
              <w:p w14:paraId="379773E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7E8F80A" w14:textId="77777777" w:rsidR="00335ED9" w:rsidRDefault="00335ED9" w:rsidP="00335ED9"/>
    <w:p w14:paraId="3F808B06"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F860697" w14:textId="77777777" w:rsidTr="002B474A">
        <w:trPr>
          <w:tblHeader/>
        </w:trPr>
        <w:tc>
          <w:tcPr>
            <w:tcW w:w="5000" w:type="pct"/>
            <w:gridSpan w:val="2"/>
            <w:shd w:val="clear" w:color="auto" w:fill="007C31"/>
          </w:tcPr>
          <w:p w14:paraId="41623487" w14:textId="77777777" w:rsidR="00335ED9" w:rsidRPr="00687160" w:rsidRDefault="00335ED9" w:rsidP="002B474A">
            <w:pPr>
              <w:pStyle w:val="Questiontitle"/>
              <w:rPr>
                <w:color w:val="007C31"/>
              </w:rPr>
            </w:pPr>
            <w:r>
              <w:t>Question 4</w:t>
            </w:r>
          </w:p>
        </w:tc>
      </w:tr>
      <w:tr w:rsidR="00335ED9" w14:paraId="4411DCFE" w14:textId="77777777" w:rsidTr="002B474A">
        <w:trPr>
          <w:tblHeader/>
        </w:trPr>
        <w:tc>
          <w:tcPr>
            <w:tcW w:w="5000" w:type="pct"/>
            <w:gridSpan w:val="2"/>
          </w:tcPr>
          <w:p w14:paraId="03B7D01C" w14:textId="23C64C73" w:rsidR="00335ED9" w:rsidRDefault="00335ED9" w:rsidP="002B474A">
            <w:pPr>
              <w:pStyle w:val="Questionheader"/>
              <w:jc w:val="left"/>
            </w:pPr>
            <w:r w:rsidRPr="00EF290F">
              <w:t>Will there be any impact on your organisation to implement MP</w:t>
            </w:r>
            <w:r w:rsidR="00B06AE6">
              <w:t>304</w:t>
            </w:r>
            <w:r w:rsidRPr="00EF290F">
              <w:t>?</w:t>
            </w:r>
          </w:p>
          <w:p w14:paraId="3DB78263" w14:textId="1C909C7D"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r w:rsidR="00B06AE6">
              <w:rPr>
                <w:i/>
              </w:rPr>
              <w:t>.</w:t>
            </w:r>
          </w:p>
        </w:tc>
      </w:tr>
      <w:tr w:rsidR="00335ED9" w14:paraId="52002A19" w14:textId="77777777" w:rsidTr="002B474A">
        <w:tc>
          <w:tcPr>
            <w:tcW w:w="790" w:type="pct"/>
          </w:tcPr>
          <w:p w14:paraId="7C57CB9F" w14:textId="77777777" w:rsidR="00335ED9" w:rsidRPr="00C30802" w:rsidRDefault="00335ED9" w:rsidP="002B474A">
            <w:pPr>
              <w:pStyle w:val="Questionbodytext"/>
              <w:keepNext/>
              <w:rPr>
                <w:b/>
              </w:rPr>
            </w:pPr>
            <w:r w:rsidRPr="00C30802">
              <w:rPr>
                <w:b/>
              </w:rPr>
              <w:t>Response</w:t>
            </w:r>
          </w:p>
        </w:tc>
        <w:sdt>
          <w:sdtPr>
            <w:id w:val="-702007482"/>
            <w:placeholder>
              <w:docPart w:val="02031D6232634E1FB7075BEBE9FB3D10"/>
            </w:placeholder>
            <w:temporary/>
            <w:showingPlcHdr/>
            <w:comboBox>
              <w:listItem w:displayText="Yes" w:value="Yes"/>
              <w:listItem w:displayText="No" w:value="No"/>
            </w:comboBox>
          </w:sdtPr>
          <w:sdtEndPr/>
          <w:sdtContent>
            <w:tc>
              <w:tcPr>
                <w:tcW w:w="4210" w:type="pct"/>
              </w:tcPr>
              <w:p w14:paraId="4F2B7A5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F4C836E" w14:textId="77777777" w:rsidTr="002B474A">
        <w:tc>
          <w:tcPr>
            <w:tcW w:w="790" w:type="pct"/>
          </w:tcPr>
          <w:p w14:paraId="6B5BF585" w14:textId="77777777" w:rsidR="00335ED9" w:rsidRPr="00C30802" w:rsidRDefault="00335ED9" w:rsidP="002B474A">
            <w:pPr>
              <w:pStyle w:val="Questionbodytext"/>
              <w:rPr>
                <w:b/>
              </w:rPr>
            </w:pPr>
            <w:r w:rsidRPr="00C30802">
              <w:rPr>
                <w:b/>
              </w:rPr>
              <w:t>Rationale</w:t>
            </w:r>
          </w:p>
        </w:tc>
        <w:sdt>
          <w:sdtPr>
            <w:id w:val="-903063523"/>
            <w:placeholder>
              <w:docPart w:val="7E9776974FC94A8C94267A04A86F4EBB"/>
            </w:placeholder>
            <w:temporary/>
            <w:showingPlcHdr/>
            <w15:appearance w15:val="hidden"/>
          </w:sdtPr>
          <w:sdtEndPr/>
          <w:sdtContent>
            <w:tc>
              <w:tcPr>
                <w:tcW w:w="4210" w:type="pct"/>
              </w:tcPr>
              <w:p w14:paraId="41E6D37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55AFA1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57AE097A" w14:textId="77777777" w:rsidTr="003B79E1">
        <w:trPr>
          <w:tblHeader/>
        </w:trPr>
        <w:tc>
          <w:tcPr>
            <w:tcW w:w="5000" w:type="pct"/>
            <w:gridSpan w:val="2"/>
            <w:shd w:val="clear" w:color="auto" w:fill="007C31"/>
          </w:tcPr>
          <w:p w14:paraId="4E380F41" w14:textId="77777777" w:rsidR="005C3C7B" w:rsidRPr="00687160" w:rsidRDefault="005C3C7B" w:rsidP="003B79E1">
            <w:pPr>
              <w:pStyle w:val="Questiontitle"/>
              <w:rPr>
                <w:color w:val="007C31"/>
              </w:rPr>
            </w:pPr>
            <w:r>
              <w:t>Question 5</w:t>
            </w:r>
          </w:p>
        </w:tc>
      </w:tr>
      <w:tr w:rsidR="005C3C7B" w14:paraId="6779FD3A" w14:textId="77777777" w:rsidTr="003B79E1">
        <w:trPr>
          <w:tblHeader/>
        </w:trPr>
        <w:tc>
          <w:tcPr>
            <w:tcW w:w="5000" w:type="pct"/>
            <w:gridSpan w:val="2"/>
          </w:tcPr>
          <w:p w14:paraId="4AAE777E" w14:textId="1F2D361A" w:rsidR="005C3C7B" w:rsidRDefault="005C3C7B" w:rsidP="003B79E1">
            <w:pPr>
              <w:pStyle w:val="Questionheader"/>
              <w:jc w:val="left"/>
            </w:pPr>
            <w:r w:rsidRPr="00EF290F">
              <w:t>Will you</w:t>
            </w:r>
            <w:r>
              <w:t>r organisation</w:t>
            </w:r>
            <w:r w:rsidRPr="00EF290F">
              <w:t xml:space="preserve"> incur any costs in implementing </w:t>
            </w:r>
            <w:r>
              <w:t>MP</w:t>
            </w:r>
            <w:r w:rsidR="00B06AE6">
              <w:t>304</w:t>
            </w:r>
            <w:r w:rsidRPr="00EF290F">
              <w:t>?</w:t>
            </w:r>
          </w:p>
          <w:p w14:paraId="1752B931" w14:textId="06504CA0" w:rsidR="005C3C7B" w:rsidRDefault="005C3C7B" w:rsidP="003B79E1">
            <w:pPr>
              <w:pStyle w:val="Questionheader"/>
              <w:jc w:val="left"/>
              <w:rPr>
                <w:i/>
              </w:rPr>
            </w:pPr>
            <w:r>
              <w:rPr>
                <w:i/>
              </w:rPr>
              <w:t>P</w:t>
            </w:r>
            <w:r w:rsidRPr="00EF290F">
              <w:rPr>
                <w:i/>
              </w:rPr>
              <w:t xml:space="preserve">lease provide an </w:t>
            </w:r>
            <w:r w:rsidRPr="00B06AE6">
              <w:rPr>
                <w:i/>
                <w:color w:val="FF0000"/>
              </w:rPr>
              <w:t>estimate</w:t>
            </w:r>
            <w:r w:rsidRPr="00EF290F">
              <w:rPr>
                <w:i/>
              </w:rPr>
              <w:t xml:space="preserv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w:t>
            </w:r>
            <w:r w:rsidRPr="007434A9">
              <w:rPr>
                <w:i/>
                <w:color w:val="FF0000"/>
              </w:rPr>
              <w:t>cost-</w:t>
            </w:r>
            <w:r w:rsidR="007434A9">
              <w:rPr>
                <w:i/>
                <w:color w:val="FF0000"/>
              </w:rPr>
              <w:t>avoidance</w:t>
            </w:r>
            <w:r w:rsidRPr="007434A9">
              <w:rPr>
                <w:i/>
                <w:color w:val="FF0000"/>
              </w:rPr>
              <w:t xml:space="preserve"> </w:t>
            </w:r>
            <w:r w:rsidRPr="00EF290F">
              <w:rPr>
                <w:i/>
              </w:rPr>
              <w:t xml:space="preserve">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w:t>
            </w:r>
          </w:p>
          <w:p w14:paraId="55CBA6FB" w14:textId="77777777" w:rsidR="007434A9" w:rsidRDefault="007434A9" w:rsidP="003B79E1">
            <w:pPr>
              <w:pStyle w:val="Questionheader"/>
              <w:jc w:val="left"/>
              <w:rPr>
                <w:i/>
              </w:rPr>
            </w:pPr>
          </w:p>
          <w:p w14:paraId="222B0560" w14:textId="1F841F7E" w:rsidR="007434A9" w:rsidRPr="00EF754E" w:rsidRDefault="007434A9" w:rsidP="003B79E1">
            <w:pPr>
              <w:pStyle w:val="Questionheader"/>
              <w:jc w:val="left"/>
              <w:rPr>
                <w:i/>
              </w:rPr>
            </w:pPr>
            <w:r w:rsidRPr="009D1455">
              <w:rPr>
                <w:i/>
                <w:color w:val="FF0000"/>
              </w:rPr>
              <w:t>Please note that another request for costs and cost avoidance</w:t>
            </w:r>
            <w:r w:rsidR="00745A9D">
              <w:rPr>
                <w:i/>
                <w:color w:val="FF0000"/>
              </w:rPr>
              <w:t xml:space="preserve"> and </w:t>
            </w:r>
            <w:r w:rsidR="001C1AE1">
              <w:rPr>
                <w:i/>
                <w:color w:val="FF0000"/>
              </w:rPr>
              <w:t>time</w:t>
            </w:r>
            <w:r w:rsidR="00745A9D">
              <w:rPr>
                <w:i/>
                <w:color w:val="FF0000"/>
              </w:rPr>
              <w:t xml:space="preserve"> to implem</w:t>
            </w:r>
            <w:r w:rsidR="001C1AE1">
              <w:rPr>
                <w:i/>
                <w:color w:val="FF0000"/>
              </w:rPr>
              <w:t>ent</w:t>
            </w:r>
            <w:r w:rsidR="00745A9D">
              <w:rPr>
                <w:i/>
                <w:color w:val="FF0000"/>
              </w:rPr>
              <w:t xml:space="preserve"> (as per Q6</w:t>
            </w:r>
            <w:r w:rsidR="001C1AE1">
              <w:rPr>
                <w:i/>
                <w:color w:val="FF0000"/>
              </w:rPr>
              <w:t xml:space="preserve"> and Q7</w:t>
            </w:r>
            <w:r w:rsidR="00745A9D">
              <w:rPr>
                <w:i/>
                <w:color w:val="FF0000"/>
              </w:rPr>
              <w:t xml:space="preserve"> below)</w:t>
            </w:r>
            <w:r w:rsidRPr="009D1455">
              <w:rPr>
                <w:i/>
                <w:color w:val="FF0000"/>
              </w:rPr>
              <w:t xml:space="preserve"> will be </w:t>
            </w:r>
            <w:r w:rsidR="00576AD9" w:rsidRPr="009D1455">
              <w:rPr>
                <w:i/>
                <w:color w:val="FF0000"/>
              </w:rPr>
              <w:t xml:space="preserve">requested in mid-November to allow Parties sufficient time to </w:t>
            </w:r>
            <w:r w:rsidR="009D1455">
              <w:rPr>
                <w:i/>
                <w:color w:val="FF0000"/>
              </w:rPr>
              <w:t>do a more thorough impact assessment.</w:t>
            </w:r>
            <w:r w:rsidR="00361587">
              <w:rPr>
                <w:i/>
                <w:color w:val="FF0000"/>
              </w:rPr>
              <w:t xml:space="preserve"> At this stage just a rough estimate is required.</w:t>
            </w:r>
          </w:p>
        </w:tc>
      </w:tr>
      <w:tr w:rsidR="005C3C7B" w14:paraId="0722D1D2" w14:textId="77777777" w:rsidTr="003B79E1">
        <w:trPr>
          <w:tblHeader/>
        </w:trPr>
        <w:tc>
          <w:tcPr>
            <w:tcW w:w="5000" w:type="pct"/>
            <w:gridSpan w:val="2"/>
          </w:tcPr>
          <w:p w14:paraId="4DF4939A"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5CED8C01" w14:textId="77777777" w:rsidTr="003B79E1">
              <w:tc>
                <w:tcPr>
                  <w:tcW w:w="2930" w:type="dxa"/>
                </w:tcPr>
                <w:p w14:paraId="3ACF6C9D"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2868B91"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EA50CEC" w14:textId="41A4FC0C" w:rsidR="005C3C7B" w:rsidRDefault="005C3C7B" w:rsidP="003B79E1">
                  <w:pPr>
                    <w:pStyle w:val="Questionheader"/>
                    <w:jc w:val="left"/>
                  </w:pPr>
                  <w:r>
                    <w:t>£50,000-£249,</w:t>
                  </w:r>
                  <w:r w:rsidR="00E8124C">
                    <w:t>999</w:t>
                  </w:r>
                  <w:r>
                    <w:t xml:space="preserve">          </w:t>
                  </w:r>
                  <w:sdt>
                    <w:sdtPr>
                      <w:id w:val="-6438114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7B14F670" w14:textId="77777777" w:rsidTr="003B79E1">
              <w:tc>
                <w:tcPr>
                  <w:tcW w:w="2930" w:type="dxa"/>
                </w:tcPr>
                <w:p w14:paraId="2020ED23"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A362B56"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B2950FD" w14:textId="77777777" w:rsidR="005C3C7B" w:rsidRDefault="005C3C7B" w:rsidP="003B79E1">
                  <w:pPr>
                    <w:pStyle w:val="Questionheader"/>
                    <w:jc w:val="left"/>
                  </w:pPr>
                </w:p>
              </w:tc>
            </w:tr>
          </w:tbl>
          <w:p w14:paraId="6E3F22B1" w14:textId="77777777" w:rsidR="005C3C7B" w:rsidRPr="00EF290F" w:rsidRDefault="005C3C7B" w:rsidP="003B79E1">
            <w:pPr>
              <w:pStyle w:val="Questionheader"/>
              <w:jc w:val="left"/>
            </w:pPr>
          </w:p>
        </w:tc>
      </w:tr>
      <w:tr w:rsidR="005C3C7B" w14:paraId="7D68DFD0" w14:textId="77777777" w:rsidTr="003B79E1">
        <w:trPr>
          <w:tblHeader/>
        </w:trPr>
        <w:tc>
          <w:tcPr>
            <w:tcW w:w="5000" w:type="pct"/>
            <w:gridSpan w:val="2"/>
          </w:tcPr>
          <w:p w14:paraId="5DD81FF5"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06882624" w14:textId="77777777" w:rsidTr="003B79E1">
              <w:tc>
                <w:tcPr>
                  <w:tcW w:w="2930" w:type="dxa"/>
                </w:tcPr>
                <w:p w14:paraId="474EDC76"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76C6845"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4E8EAE5" w14:textId="2598C2BD" w:rsidR="005C3C7B" w:rsidRDefault="005C3C7B" w:rsidP="003B79E1">
                  <w:pPr>
                    <w:pStyle w:val="Questionheader"/>
                    <w:jc w:val="left"/>
                  </w:pPr>
                  <w:r>
                    <w:t>£50,000-£249,</w:t>
                  </w:r>
                  <w:r w:rsidR="00E8124C">
                    <w:t>999</w:t>
                  </w:r>
                  <w:r>
                    <w:t xml:space="preserve">          </w:t>
                  </w:r>
                  <w:sdt>
                    <w:sdtPr>
                      <w:id w:val="190911030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2D1E448" w14:textId="77777777" w:rsidTr="003B79E1">
              <w:tc>
                <w:tcPr>
                  <w:tcW w:w="2930" w:type="dxa"/>
                </w:tcPr>
                <w:p w14:paraId="302BE97A"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FA8C237"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82F8A1B" w14:textId="77777777" w:rsidR="005C3C7B" w:rsidRDefault="005C3C7B" w:rsidP="003B79E1">
                  <w:pPr>
                    <w:pStyle w:val="Questionheader"/>
                    <w:jc w:val="left"/>
                  </w:pPr>
                </w:p>
              </w:tc>
            </w:tr>
          </w:tbl>
          <w:p w14:paraId="092F7A06" w14:textId="77777777" w:rsidR="005C3C7B" w:rsidRPr="00EF290F" w:rsidRDefault="005C3C7B" w:rsidP="003B79E1">
            <w:pPr>
              <w:pStyle w:val="Questionheader"/>
              <w:jc w:val="left"/>
            </w:pPr>
          </w:p>
        </w:tc>
      </w:tr>
      <w:tr w:rsidR="005C3C7B" w14:paraId="4E13410E" w14:textId="77777777" w:rsidTr="003B79E1">
        <w:trPr>
          <w:tblHeader/>
        </w:trPr>
        <w:tc>
          <w:tcPr>
            <w:tcW w:w="5000" w:type="pct"/>
            <w:gridSpan w:val="2"/>
          </w:tcPr>
          <w:p w14:paraId="3B5F3223" w14:textId="77777777" w:rsidR="005C3C7B" w:rsidRDefault="005C3C7B" w:rsidP="003B79E1">
            <w:pPr>
              <w:pStyle w:val="Questionheader"/>
              <w:jc w:val="left"/>
            </w:pPr>
          </w:p>
        </w:tc>
      </w:tr>
      <w:tr w:rsidR="005C3C7B" w14:paraId="29A03452" w14:textId="77777777" w:rsidTr="003B79E1">
        <w:tc>
          <w:tcPr>
            <w:tcW w:w="790" w:type="pct"/>
          </w:tcPr>
          <w:p w14:paraId="53B395D8" w14:textId="77777777" w:rsidR="005C3C7B" w:rsidRPr="00C30802" w:rsidRDefault="005C3C7B" w:rsidP="003B79E1">
            <w:pPr>
              <w:pStyle w:val="Questionbodytext"/>
              <w:rPr>
                <w:b/>
              </w:rPr>
            </w:pPr>
            <w:r w:rsidRPr="00C30802">
              <w:rPr>
                <w:b/>
              </w:rPr>
              <w:t>Rationale</w:t>
            </w:r>
          </w:p>
        </w:tc>
        <w:sdt>
          <w:sdtPr>
            <w:id w:val="-2138625614"/>
            <w:placeholder>
              <w:docPart w:val="55334CFE89B5486785CC3CB36ADBC8D3"/>
            </w:placeholder>
            <w:temporary/>
            <w:showingPlcHdr/>
            <w15:appearance w15:val="hidden"/>
          </w:sdtPr>
          <w:sdtEndPr/>
          <w:sdtContent>
            <w:tc>
              <w:tcPr>
                <w:tcW w:w="4210" w:type="pct"/>
              </w:tcPr>
              <w:p w14:paraId="2B885E8E"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0203F340"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0FEEE507" w14:textId="77777777" w:rsidTr="003B79E1">
        <w:trPr>
          <w:tblHeader/>
        </w:trPr>
        <w:tc>
          <w:tcPr>
            <w:tcW w:w="5000" w:type="pct"/>
            <w:gridSpan w:val="2"/>
            <w:shd w:val="clear" w:color="auto" w:fill="007C31"/>
          </w:tcPr>
          <w:p w14:paraId="6C97A056" w14:textId="77777777" w:rsidR="005C3C7B" w:rsidRPr="00687160" w:rsidRDefault="005C3C7B" w:rsidP="003B79E1">
            <w:pPr>
              <w:pStyle w:val="Questiontitle"/>
              <w:rPr>
                <w:color w:val="007C31"/>
              </w:rPr>
            </w:pPr>
            <w:r>
              <w:t>Question 6</w:t>
            </w:r>
          </w:p>
        </w:tc>
      </w:tr>
      <w:tr w:rsidR="005C3C7B" w14:paraId="12E926F1" w14:textId="77777777" w:rsidTr="003B79E1">
        <w:trPr>
          <w:tblHeader/>
        </w:trPr>
        <w:tc>
          <w:tcPr>
            <w:tcW w:w="5000" w:type="pct"/>
            <w:gridSpan w:val="2"/>
          </w:tcPr>
          <w:p w14:paraId="5AD50998" w14:textId="3407A176" w:rsidR="005C3C7B" w:rsidRDefault="005C3C7B" w:rsidP="003B79E1">
            <w:pPr>
              <w:pStyle w:val="Questionheader"/>
              <w:jc w:val="left"/>
            </w:pPr>
            <w:bookmarkStart w:id="2" w:name="_Hlk529864069"/>
            <w:r>
              <w:t>Will there be any benefit to your organisation in implementing MP</w:t>
            </w:r>
            <w:r w:rsidR="00361587">
              <w:t>304</w:t>
            </w:r>
            <w:r w:rsidRPr="00EF290F">
              <w:t>?</w:t>
            </w:r>
            <w:bookmarkEnd w:id="2"/>
          </w:p>
          <w:p w14:paraId="39DDF412"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11C545C4" w14:textId="77777777" w:rsidTr="003B79E1">
        <w:trPr>
          <w:tblHeader/>
        </w:trPr>
        <w:tc>
          <w:tcPr>
            <w:tcW w:w="5000" w:type="pct"/>
            <w:gridSpan w:val="2"/>
          </w:tcPr>
          <w:p w14:paraId="15879B35"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7F5E0C97" w14:textId="77777777" w:rsidTr="003B79E1">
              <w:tc>
                <w:tcPr>
                  <w:tcW w:w="2930" w:type="dxa"/>
                </w:tcPr>
                <w:p w14:paraId="0E5A07D0"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EEA7BF3"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4A1D465" w14:textId="67F129F2" w:rsidR="005C3C7B" w:rsidRDefault="005C3C7B" w:rsidP="003B79E1">
                  <w:pPr>
                    <w:pStyle w:val="Questionheader"/>
                    <w:jc w:val="left"/>
                  </w:pPr>
                  <w:r>
                    <w:t>£50,000-£249,</w:t>
                  </w:r>
                  <w:r w:rsidR="00EC315D">
                    <w:t>999</w:t>
                  </w:r>
                  <w:r>
                    <w:t xml:space="preserve">          </w:t>
                  </w:r>
                  <w:sdt>
                    <w:sdtPr>
                      <w:id w:val="-85873600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1CB75208" w14:textId="77777777" w:rsidTr="003B79E1">
              <w:tc>
                <w:tcPr>
                  <w:tcW w:w="2930" w:type="dxa"/>
                </w:tcPr>
                <w:p w14:paraId="5615FE41"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4C7F821"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686CEC6" w14:textId="77777777" w:rsidR="005C3C7B" w:rsidRDefault="005C3C7B" w:rsidP="003B79E1">
                  <w:pPr>
                    <w:pStyle w:val="Questionheader"/>
                    <w:jc w:val="left"/>
                  </w:pPr>
                </w:p>
              </w:tc>
            </w:tr>
          </w:tbl>
          <w:p w14:paraId="3FD2B70D" w14:textId="77777777" w:rsidR="005C3C7B" w:rsidRPr="00EF290F" w:rsidRDefault="005C3C7B" w:rsidP="003B79E1">
            <w:pPr>
              <w:pStyle w:val="Questionheader"/>
              <w:jc w:val="left"/>
            </w:pPr>
          </w:p>
        </w:tc>
      </w:tr>
      <w:tr w:rsidR="005C3C7B" w14:paraId="3C75A597" w14:textId="77777777" w:rsidTr="003B79E1">
        <w:trPr>
          <w:tblHeader/>
        </w:trPr>
        <w:tc>
          <w:tcPr>
            <w:tcW w:w="5000" w:type="pct"/>
            <w:gridSpan w:val="2"/>
          </w:tcPr>
          <w:p w14:paraId="58123416"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1BD6AF91" w14:textId="77777777" w:rsidTr="003B79E1">
              <w:tc>
                <w:tcPr>
                  <w:tcW w:w="2930" w:type="dxa"/>
                </w:tcPr>
                <w:p w14:paraId="4D651F8F"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B789C8C"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D1A7A68" w14:textId="4B5965A1" w:rsidR="005C3C7B" w:rsidRDefault="005C3C7B" w:rsidP="003B79E1">
                  <w:pPr>
                    <w:pStyle w:val="Questionheader"/>
                    <w:jc w:val="left"/>
                  </w:pPr>
                  <w:r>
                    <w:t>£50,000-£249,</w:t>
                  </w:r>
                  <w:r w:rsidR="00EC315D">
                    <w:t>999</w:t>
                  </w:r>
                  <w:r>
                    <w:t xml:space="preserve">          </w:t>
                  </w:r>
                  <w:sdt>
                    <w:sdtPr>
                      <w:id w:val="-16715490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70849AA7" w14:textId="77777777" w:rsidTr="003B79E1">
              <w:tc>
                <w:tcPr>
                  <w:tcW w:w="2930" w:type="dxa"/>
                </w:tcPr>
                <w:p w14:paraId="161A019B"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EBC460F"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7D8BAD7" w14:textId="77777777" w:rsidR="005C3C7B" w:rsidRDefault="005C3C7B" w:rsidP="003B79E1">
                  <w:pPr>
                    <w:pStyle w:val="Questionheader"/>
                    <w:jc w:val="left"/>
                  </w:pPr>
                </w:p>
              </w:tc>
            </w:tr>
          </w:tbl>
          <w:p w14:paraId="2A2DDCA0" w14:textId="77777777" w:rsidR="005C3C7B" w:rsidRPr="00EF290F" w:rsidRDefault="005C3C7B" w:rsidP="003B79E1">
            <w:pPr>
              <w:pStyle w:val="Questionheader"/>
              <w:jc w:val="left"/>
            </w:pPr>
          </w:p>
        </w:tc>
      </w:tr>
      <w:tr w:rsidR="005C3C7B" w14:paraId="2879074C" w14:textId="77777777" w:rsidTr="003B79E1">
        <w:trPr>
          <w:tblHeader/>
        </w:trPr>
        <w:tc>
          <w:tcPr>
            <w:tcW w:w="5000" w:type="pct"/>
            <w:gridSpan w:val="2"/>
          </w:tcPr>
          <w:p w14:paraId="085E65EE" w14:textId="77777777" w:rsidR="005C3C7B" w:rsidRDefault="005C3C7B" w:rsidP="003B79E1">
            <w:pPr>
              <w:pStyle w:val="Questionheader"/>
              <w:jc w:val="left"/>
            </w:pPr>
          </w:p>
        </w:tc>
      </w:tr>
      <w:tr w:rsidR="005C3C7B" w14:paraId="739E119A" w14:textId="77777777" w:rsidTr="003B79E1">
        <w:tc>
          <w:tcPr>
            <w:tcW w:w="790" w:type="pct"/>
          </w:tcPr>
          <w:p w14:paraId="4619AC0D" w14:textId="77777777" w:rsidR="005C3C7B" w:rsidRPr="00C30802" w:rsidRDefault="005C3C7B" w:rsidP="003B79E1">
            <w:pPr>
              <w:pStyle w:val="Questionbodytext"/>
              <w:rPr>
                <w:b/>
              </w:rPr>
            </w:pPr>
            <w:r w:rsidRPr="00C30802">
              <w:rPr>
                <w:b/>
              </w:rPr>
              <w:t>Rationale</w:t>
            </w:r>
          </w:p>
        </w:tc>
        <w:sdt>
          <w:sdtPr>
            <w:id w:val="-1292133957"/>
            <w:placeholder>
              <w:docPart w:val="1B9A3C216EA54A26A9F0127F480CA3FC"/>
            </w:placeholder>
            <w:temporary/>
            <w:showingPlcHdr/>
            <w15:appearance w15:val="hidden"/>
          </w:sdtPr>
          <w:sdtEndPr/>
          <w:sdtContent>
            <w:tc>
              <w:tcPr>
                <w:tcW w:w="4210" w:type="pct"/>
              </w:tcPr>
              <w:p w14:paraId="61EA4676"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12164100" w14:textId="77777777" w:rsidR="005C3C7B" w:rsidRDefault="005C3C7B" w:rsidP="005C3C7B"/>
    <w:p w14:paraId="7AC860CF" w14:textId="77777777" w:rsidR="005C3C7B" w:rsidRDefault="005C3C7B" w:rsidP="005C3C7B"/>
    <w:p w14:paraId="7436CDCC"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6806A44" w14:textId="77777777" w:rsidTr="002B474A">
        <w:trPr>
          <w:tblHeader/>
        </w:trPr>
        <w:tc>
          <w:tcPr>
            <w:tcW w:w="5000" w:type="pct"/>
            <w:gridSpan w:val="2"/>
            <w:shd w:val="clear" w:color="auto" w:fill="007C31"/>
          </w:tcPr>
          <w:p w14:paraId="7581FAD3" w14:textId="77777777" w:rsidR="00335ED9" w:rsidRPr="00687160" w:rsidRDefault="00335ED9" w:rsidP="002B474A">
            <w:pPr>
              <w:pStyle w:val="Questiontitle"/>
              <w:rPr>
                <w:color w:val="007C31"/>
              </w:rPr>
            </w:pPr>
            <w:r>
              <w:t xml:space="preserve">Question </w:t>
            </w:r>
            <w:r w:rsidR="005C3C7B">
              <w:t>7</w:t>
            </w:r>
          </w:p>
        </w:tc>
      </w:tr>
      <w:tr w:rsidR="00335ED9" w14:paraId="33665FED" w14:textId="77777777" w:rsidTr="002B474A">
        <w:trPr>
          <w:tblHeader/>
        </w:trPr>
        <w:tc>
          <w:tcPr>
            <w:tcW w:w="5000" w:type="pct"/>
            <w:gridSpan w:val="2"/>
          </w:tcPr>
          <w:p w14:paraId="57795EAF" w14:textId="739F1C5B" w:rsidR="00335ED9" w:rsidRDefault="00335ED9" w:rsidP="002B474A">
            <w:pPr>
              <w:pStyle w:val="Questionheader"/>
              <w:jc w:val="left"/>
            </w:pPr>
            <w:bookmarkStart w:id="3" w:name="_Hlk529864189"/>
            <w:r>
              <w:t>How long from the point of approval would your organisation need to implement MP</w:t>
            </w:r>
            <w:r w:rsidR="00745A9D">
              <w:t>304</w:t>
            </w:r>
            <w:r>
              <w:t>?</w:t>
            </w:r>
            <w:bookmarkEnd w:id="3"/>
          </w:p>
          <w:p w14:paraId="66325150" w14:textId="3A0FCBBD"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591B3305" w14:textId="77777777" w:rsidTr="002B474A">
        <w:tc>
          <w:tcPr>
            <w:tcW w:w="790" w:type="pct"/>
          </w:tcPr>
          <w:p w14:paraId="797AD638" w14:textId="77777777" w:rsidR="00335ED9" w:rsidRPr="00C30802" w:rsidRDefault="00335ED9" w:rsidP="002B474A">
            <w:pPr>
              <w:pStyle w:val="Questionbodytext"/>
              <w:keepNext/>
              <w:rPr>
                <w:b/>
              </w:rPr>
            </w:pPr>
            <w:r w:rsidRPr="00C30802">
              <w:rPr>
                <w:b/>
              </w:rPr>
              <w:t>Response</w:t>
            </w:r>
          </w:p>
        </w:tc>
        <w:sdt>
          <w:sdtPr>
            <w:id w:val="1300799460"/>
            <w:placeholder>
              <w:docPart w:val="66B68FE9D1884C01B5099D169254649B"/>
            </w:placeholder>
            <w:temporary/>
            <w:showingPlcHdr/>
            <w15:appearance w15:val="hidden"/>
          </w:sdtPr>
          <w:sdtEndPr/>
          <w:sdtContent>
            <w:tc>
              <w:tcPr>
                <w:tcW w:w="4210" w:type="pct"/>
              </w:tcPr>
              <w:p w14:paraId="78791B5A"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64E1CDAA" w14:textId="77777777" w:rsidTr="002B474A">
        <w:tc>
          <w:tcPr>
            <w:tcW w:w="790" w:type="pct"/>
          </w:tcPr>
          <w:p w14:paraId="0381333E" w14:textId="77777777" w:rsidR="00335ED9" w:rsidRPr="00C30802" w:rsidRDefault="00335ED9" w:rsidP="002B474A">
            <w:pPr>
              <w:pStyle w:val="Questionbodytext"/>
              <w:rPr>
                <w:b/>
              </w:rPr>
            </w:pPr>
            <w:r w:rsidRPr="00C30802">
              <w:rPr>
                <w:b/>
              </w:rPr>
              <w:t>Rationale</w:t>
            </w:r>
          </w:p>
        </w:tc>
        <w:sdt>
          <w:sdtPr>
            <w:id w:val="-748815560"/>
            <w:placeholder>
              <w:docPart w:val="D6D4A622BAC44C37867503908C4BAB88"/>
            </w:placeholder>
            <w:temporary/>
            <w:showingPlcHdr/>
            <w15:appearance w15:val="hidden"/>
          </w:sdtPr>
          <w:sdtEndPr/>
          <w:sdtContent>
            <w:tc>
              <w:tcPr>
                <w:tcW w:w="4210" w:type="pct"/>
              </w:tcPr>
              <w:p w14:paraId="0E977EA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59BD12B" w14:textId="77777777" w:rsidR="00335ED9" w:rsidRDefault="00335ED9" w:rsidP="00335ED9"/>
    <w:p w14:paraId="05B4335E"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0159DEF6" w14:textId="77777777" w:rsidTr="00AE0F03">
        <w:trPr>
          <w:tblHeader/>
        </w:trPr>
        <w:tc>
          <w:tcPr>
            <w:tcW w:w="5000" w:type="pct"/>
            <w:gridSpan w:val="2"/>
            <w:shd w:val="clear" w:color="auto" w:fill="007C31"/>
          </w:tcPr>
          <w:p w14:paraId="6D236155" w14:textId="77777777" w:rsidR="006B7B46" w:rsidRPr="00687160" w:rsidRDefault="006B7B46" w:rsidP="00AE0F03">
            <w:pPr>
              <w:pStyle w:val="Questiontitle"/>
              <w:rPr>
                <w:color w:val="007C31"/>
              </w:rPr>
            </w:pPr>
            <w:r>
              <w:t xml:space="preserve">Question </w:t>
            </w:r>
            <w:r w:rsidR="005C3C7B">
              <w:t>8</w:t>
            </w:r>
          </w:p>
        </w:tc>
      </w:tr>
      <w:tr w:rsidR="006B7B46" w14:paraId="07FB920B" w14:textId="77777777" w:rsidTr="00AE0F03">
        <w:trPr>
          <w:tblHeader/>
        </w:trPr>
        <w:tc>
          <w:tcPr>
            <w:tcW w:w="5000" w:type="pct"/>
            <w:gridSpan w:val="2"/>
          </w:tcPr>
          <w:p w14:paraId="6FCB3830" w14:textId="0B985F8A" w:rsidR="006B7B46" w:rsidRDefault="006B7B46" w:rsidP="00AE0F03">
            <w:pPr>
              <w:pStyle w:val="Questionheader"/>
              <w:jc w:val="left"/>
            </w:pPr>
            <w:r>
              <w:t>Do you believe that MP</w:t>
            </w:r>
            <w:r w:rsidR="001C1AE1">
              <w:t>304</w:t>
            </w:r>
            <w:r>
              <w:t xml:space="preserve"> would better facilitate the General SEC Objectives?</w:t>
            </w:r>
          </w:p>
          <w:p w14:paraId="62378BD0"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4AAD4E84" w14:textId="77777777" w:rsidTr="00AE0F03">
        <w:tc>
          <w:tcPr>
            <w:tcW w:w="790" w:type="pct"/>
          </w:tcPr>
          <w:p w14:paraId="591E5D8D" w14:textId="77777777" w:rsidR="006B7B46" w:rsidRPr="00C30802" w:rsidRDefault="006B7B46" w:rsidP="00AE0F03">
            <w:pPr>
              <w:pStyle w:val="Questionbodytext"/>
              <w:keepNext/>
              <w:rPr>
                <w:b/>
              </w:rPr>
            </w:pPr>
            <w:r w:rsidRPr="00C30802">
              <w:rPr>
                <w:b/>
              </w:rPr>
              <w:t>Response</w:t>
            </w:r>
          </w:p>
        </w:tc>
        <w:sdt>
          <w:sdtPr>
            <w:id w:val="413139370"/>
            <w:placeholder>
              <w:docPart w:val="D5F8F54E1C54419FAC46B2D2E9B89DF9"/>
            </w:placeholder>
            <w:temporary/>
            <w:showingPlcHdr/>
            <w:comboBox>
              <w:listItem w:displayText="Yes" w:value="Yes"/>
              <w:listItem w:displayText="No" w:value="No"/>
            </w:comboBox>
          </w:sdtPr>
          <w:sdtEndPr/>
          <w:sdtContent>
            <w:tc>
              <w:tcPr>
                <w:tcW w:w="4210" w:type="pct"/>
              </w:tcPr>
              <w:p w14:paraId="7CF7D4D8"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09C7165A" w14:textId="77777777" w:rsidTr="00AE0F03">
        <w:trPr>
          <w:trHeight w:val="89"/>
        </w:trPr>
        <w:tc>
          <w:tcPr>
            <w:tcW w:w="790" w:type="pct"/>
            <w:vMerge w:val="restart"/>
          </w:tcPr>
          <w:p w14:paraId="75A9F517"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142C7D14" w14:textId="77777777" w:rsidR="006B7B46" w:rsidRDefault="005F2E2A"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6CE0A7B6" w14:textId="77777777" w:rsidTr="00AE0F03">
        <w:trPr>
          <w:trHeight w:val="83"/>
        </w:trPr>
        <w:tc>
          <w:tcPr>
            <w:tcW w:w="790" w:type="pct"/>
            <w:vMerge/>
          </w:tcPr>
          <w:p w14:paraId="35B12302" w14:textId="77777777" w:rsidR="006B7B46" w:rsidRDefault="006B7B46" w:rsidP="00AE0F03">
            <w:pPr>
              <w:pStyle w:val="Questionbodytext"/>
              <w:keepNext/>
              <w:rPr>
                <w:b/>
              </w:rPr>
            </w:pPr>
          </w:p>
        </w:tc>
        <w:tc>
          <w:tcPr>
            <w:tcW w:w="4210" w:type="pct"/>
          </w:tcPr>
          <w:p w14:paraId="6798D2EC" w14:textId="77777777" w:rsidR="006B7B46" w:rsidRDefault="005F2E2A"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1AB1F28E" w14:textId="77777777" w:rsidTr="00AE0F03">
        <w:trPr>
          <w:trHeight w:val="83"/>
        </w:trPr>
        <w:tc>
          <w:tcPr>
            <w:tcW w:w="790" w:type="pct"/>
            <w:vMerge/>
          </w:tcPr>
          <w:p w14:paraId="018ED440" w14:textId="77777777" w:rsidR="006B7B46" w:rsidRDefault="006B7B46" w:rsidP="00AE0F03">
            <w:pPr>
              <w:pStyle w:val="Questionbodytext"/>
              <w:keepNext/>
              <w:rPr>
                <w:b/>
              </w:rPr>
            </w:pPr>
          </w:p>
        </w:tc>
        <w:tc>
          <w:tcPr>
            <w:tcW w:w="4210" w:type="pct"/>
          </w:tcPr>
          <w:p w14:paraId="5F715AB6" w14:textId="77777777" w:rsidR="006B7B46" w:rsidRDefault="005F2E2A"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535E4EDC" w14:textId="77777777" w:rsidTr="00AE0F03">
        <w:trPr>
          <w:trHeight w:val="83"/>
        </w:trPr>
        <w:tc>
          <w:tcPr>
            <w:tcW w:w="790" w:type="pct"/>
            <w:vMerge/>
          </w:tcPr>
          <w:p w14:paraId="37B2E8E2" w14:textId="77777777" w:rsidR="006B7B46" w:rsidRDefault="006B7B46" w:rsidP="00AE0F03">
            <w:pPr>
              <w:pStyle w:val="Questionbodytext"/>
              <w:keepNext/>
              <w:rPr>
                <w:b/>
              </w:rPr>
            </w:pPr>
          </w:p>
        </w:tc>
        <w:tc>
          <w:tcPr>
            <w:tcW w:w="4210" w:type="pct"/>
          </w:tcPr>
          <w:p w14:paraId="659D01E3" w14:textId="77777777" w:rsidR="006B7B46" w:rsidRDefault="005F2E2A"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7B71190B" w14:textId="77777777" w:rsidTr="00AE0F03">
        <w:trPr>
          <w:trHeight w:val="83"/>
        </w:trPr>
        <w:tc>
          <w:tcPr>
            <w:tcW w:w="790" w:type="pct"/>
            <w:vMerge/>
          </w:tcPr>
          <w:p w14:paraId="64042F40" w14:textId="77777777" w:rsidR="006B7B46" w:rsidRDefault="006B7B46" w:rsidP="00AE0F03">
            <w:pPr>
              <w:pStyle w:val="Questionbodytext"/>
              <w:keepNext/>
              <w:rPr>
                <w:b/>
              </w:rPr>
            </w:pPr>
          </w:p>
        </w:tc>
        <w:tc>
          <w:tcPr>
            <w:tcW w:w="4210" w:type="pct"/>
          </w:tcPr>
          <w:p w14:paraId="0F95A895" w14:textId="77777777" w:rsidR="006B7B46" w:rsidRDefault="005F2E2A"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53E41B2D" w14:textId="77777777" w:rsidTr="00AE0F03">
        <w:trPr>
          <w:trHeight w:val="83"/>
        </w:trPr>
        <w:tc>
          <w:tcPr>
            <w:tcW w:w="790" w:type="pct"/>
            <w:vMerge/>
          </w:tcPr>
          <w:p w14:paraId="3CDAAEB0" w14:textId="77777777" w:rsidR="006B7B46" w:rsidRDefault="006B7B46" w:rsidP="00AE0F03">
            <w:pPr>
              <w:pStyle w:val="Questionbodytext"/>
              <w:keepNext/>
              <w:rPr>
                <w:b/>
              </w:rPr>
            </w:pPr>
          </w:p>
        </w:tc>
        <w:tc>
          <w:tcPr>
            <w:tcW w:w="4210" w:type="pct"/>
          </w:tcPr>
          <w:p w14:paraId="2C6C5ACC" w14:textId="77777777" w:rsidR="006B7B46" w:rsidRDefault="005F2E2A"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4A4911D8" w14:textId="77777777" w:rsidTr="00AE0F03">
        <w:trPr>
          <w:trHeight w:val="83"/>
        </w:trPr>
        <w:tc>
          <w:tcPr>
            <w:tcW w:w="790" w:type="pct"/>
            <w:vMerge/>
          </w:tcPr>
          <w:p w14:paraId="70F369BB" w14:textId="77777777" w:rsidR="006B7B46" w:rsidRDefault="006B7B46" w:rsidP="00AE0F03">
            <w:pPr>
              <w:pStyle w:val="Questionbodytext"/>
              <w:keepNext/>
              <w:rPr>
                <w:b/>
              </w:rPr>
            </w:pPr>
          </w:p>
        </w:tc>
        <w:tc>
          <w:tcPr>
            <w:tcW w:w="4210" w:type="pct"/>
          </w:tcPr>
          <w:p w14:paraId="452C29B6" w14:textId="77777777" w:rsidR="006B7B46" w:rsidRDefault="005F2E2A"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1EAE9F57" w14:textId="77777777" w:rsidTr="00AE0F03">
        <w:trPr>
          <w:trHeight w:val="83"/>
        </w:trPr>
        <w:tc>
          <w:tcPr>
            <w:tcW w:w="790" w:type="pct"/>
            <w:vMerge/>
          </w:tcPr>
          <w:p w14:paraId="703E666E" w14:textId="77777777" w:rsidR="006B7B46" w:rsidRDefault="006B7B46" w:rsidP="00AE0F03">
            <w:pPr>
              <w:pStyle w:val="Questionbodytext"/>
              <w:keepNext/>
              <w:rPr>
                <w:b/>
              </w:rPr>
            </w:pPr>
          </w:p>
        </w:tc>
        <w:tc>
          <w:tcPr>
            <w:tcW w:w="4210" w:type="pct"/>
          </w:tcPr>
          <w:p w14:paraId="24EC776F" w14:textId="77777777" w:rsidR="006B7B46" w:rsidRDefault="005F2E2A"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4581FEF1" w14:textId="77777777" w:rsidTr="00AE0F03">
        <w:tc>
          <w:tcPr>
            <w:tcW w:w="790" w:type="pct"/>
          </w:tcPr>
          <w:p w14:paraId="2C23810F" w14:textId="77777777" w:rsidR="006B7B46" w:rsidRPr="00C30802" w:rsidRDefault="006B7B46" w:rsidP="00AE0F03">
            <w:pPr>
              <w:pStyle w:val="Questionbodytext"/>
              <w:rPr>
                <w:b/>
              </w:rPr>
            </w:pPr>
            <w:r w:rsidRPr="00C30802">
              <w:rPr>
                <w:b/>
              </w:rPr>
              <w:t>Rationale</w:t>
            </w:r>
          </w:p>
        </w:tc>
        <w:sdt>
          <w:sdtPr>
            <w:id w:val="574015409"/>
            <w:placeholder>
              <w:docPart w:val="A680C02C436648BB9A1752C3C91A5540"/>
            </w:placeholder>
            <w:temporary/>
            <w:showingPlcHdr/>
            <w15:appearance w15:val="hidden"/>
          </w:sdtPr>
          <w:sdtEndPr/>
          <w:sdtContent>
            <w:tc>
              <w:tcPr>
                <w:tcW w:w="4210" w:type="pct"/>
              </w:tcPr>
              <w:p w14:paraId="691AD59E"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271E36A6" w14:textId="77777777" w:rsidR="006B7B46" w:rsidRDefault="006B7B46" w:rsidP="00335ED9"/>
    <w:p w14:paraId="24ABF221" w14:textId="77777777" w:rsidR="006B7B46" w:rsidRDefault="006B7B46" w:rsidP="00335ED9"/>
    <w:p w14:paraId="7374B500"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6DA479B" w14:textId="77777777" w:rsidTr="002B474A">
        <w:trPr>
          <w:tblHeader/>
        </w:trPr>
        <w:tc>
          <w:tcPr>
            <w:tcW w:w="5000" w:type="pct"/>
            <w:gridSpan w:val="2"/>
            <w:shd w:val="clear" w:color="auto" w:fill="007C31"/>
          </w:tcPr>
          <w:p w14:paraId="5F50B91C" w14:textId="77777777" w:rsidR="00335ED9" w:rsidRPr="00687160" w:rsidRDefault="00335ED9" w:rsidP="002B474A">
            <w:pPr>
              <w:pStyle w:val="Questiontitle"/>
              <w:rPr>
                <w:color w:val="007C31"/>
              </w:rPr>
            </w:pPr>
            <w:r>
              <w:t xml:space="preserve">Question </w:t>
            </w:r>
            <w:r w:rsidR="005C3C7B">
              <w:t>9</w:t>
            </w:r>
          </w:p>
        </w:tc>
      </w:tr>
      <w:tr w:rsidR="00335ED9" w14:paraId="46EF6A94" w14:textId="77777777" w:rsidTr="002B474A">
        <w:trPr>
          <w:tblHeader/>
        </w:trPr>
        <w:tc>
          <w:tcPr>
            <w:tcW w:w="5000" w:type="pct"/>
            <w:gridSpan w:val="2"/>
          </w:tcPr>
          <w:p w14:paraId="6EF9D661" w14:textId="1D449672"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1C1AE1">
              <w:t>304</w:t>
            </w:r>
            <w:r w:rsidRPr="00720D6F">
              <w:t xml:space="preserve"> is implemented?</w:t>
            </w:r>
          </w:p>
          <w:p w14:paraId="01A2359D"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5AAAFB8C" w14:textId="77777777" w:rsidTr="002B474A">
        <w:tc>
          <w:tcPr>
            <w:tcW w:w="790" w:type="pct"/>
          </w:tcPr>
          <w:p w14:paraId="69D87F7D" w14:textId="77777777" w:rsidR="00335ED9" w:rsidRPr="00C30802" w:rsidRDefault="00335ED9" w:rsidP="002B474A">
            <w:pPr>
              <w:pStyle w:val="Questionbodytext"/>
              <w:keepNext/>
              <w:rPr>
                <w:b/>
              </w:rPr>
            </w:pPr>
            <w:r w:rsidRPr="00C30802">
              <w:rPr>
                <w:b/>
              </w:rPr>
              <w:t>Response</w:t>
            </w:r>
          </w:p>
        </w:tc>
        <w:sdt>
          <w:sdtPr>
            <w:id w:val="1637303030"/>
            <w:placeholder>
              <w:docPart w:val="1D05DABB46644BF4986C8AD4806A8C6B"/>
            </w:placeholder>
            <w:temporary/>
            <w:showingPlcHdr/>
            <w:comboBox>
              <w:listItem w:displayText="Yes" w:value="Yes"/>
              <w:listItem w:displayText="No" w:value="No"/>
            </w:comboBox>
          </w:sdtPr>
          <w:sdtEndPr/>
          <w:sdtContent>
            <w:tc>
              <w:tcPr>
                <w:tcW w:w="4210" w:type="pct"/>
              </w:tcPr>
              <w:p w14:paraId="319FCDE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A6E9CAB" w14:textId="77777777" w:rsidTr="002B474A">
        <w:tc>
          <w:tcPr>
            <w:tcW w:w="790" w:type="pct"/>
          </w:tcPr>
          <w:p w14:paraId="6C810186" w14:textId="77777777" w:rsidR="00335ED9" w:rsidRPr="00C30802" w:rsidRDefault="00335ED9" w:rsidP="002B474A">
            <w:pPr>
              <w:pStyle w:val="Questionbodytext"/>
              <w:rPr>
                <w:b/>
              </w:rPr>
            </w:pPr>
            <w:r w:rsidRPr="00C30802">
              <w:rPr>
                <w:b/>
              </w:rPr>
              <w:t>Rationale</w:t>
            </w:r>
          </w:p>
        </w:tc>
        <w:sdt>
          <w:sdtPr>
            <w:id w:val="787172475"/>
            <w:placeholder>
              <w:docPart w:val="847D4628C0E449BC991F85E814AB5DED"/>
            </w:placeholder>
            <w:temporary/>
            <w:showingPlcHdr/>
            <w15:appearance w15:val="hidden"/>
          </w:sdtPr>
          <w:sdtEndPr/>
          <w:sdtContent>
            <w:tc>
              <w:tcPr>
                <w:tcW w:w="4210" w:type="pct"/>
              </w:tcPr>
              <w:p w14:paraId="2C245F7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07CF01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5E491A2" w14:textId="77777777" w:rsidTr="002B474A">
        <w:trPr>
          <w:tblHeader/>
        </w:trPr>
        <w:tc>
          <w:tcPr>
            <w:tcW w:w="5000" w:type="pct"/>
            <w:gridSpan w:val="2"/>
            <w:shd w:val="clear" w:color="auto" w:fill="007C31"/>
          </w:tcPr>
          <w:p w14:paraId="64135D06" w14:textId="77777777" w:rsidR="00335ED9" w:rsidRPr="00687160" w:rsidRDefault="00335ED9" w:rsidP="002B474A">
            <w:pPr>
              <w:pStyle w:val="Questiontitle"/>
              <w:rPr>
                <w:color w:val="007C31"/>
              </w:rPr>
            </w:pPr>
            <w:r>
              <w:t xml:space="preserve">Question </w:t>
            </w:r>
            <w:r w:rsidR="005C3C7B">
              <w:t>10</w:t>
            </w:r>
          </w:p>
        </w:tc>
      </w:tr>
      <w:tr w:rsidR="00335ED9" w14:paraId="3516D804" w14:textId="77777777" w:rsidTr="002B474A">
        <w:trPr>
          <w:tblHeader/>
        </w:trPr>
        <w:tc>
          <w:tcPr>
            <w:tcW w:w="5000" w:type="pct"/>
            <w:gridSpan w:val="2"/>
          </w:tcPr>
          <w:p w14:paraId="3CB3E79E" w14:textId="7ACE1A8D" w:rsidR="00335ED9" w:rsidRDefault="00335ED9" w:rsidP="002B474A">
            <w:pPr>
              <w:pStyle w:val="Questionheader"/>
              <w:jc w:val="left"/>
            </w:pPr>
            <w:bookmarkStart w:id="4" w:name="_Hlk529864124"/>
            <w:r w:rsidRPr="00EF290F">
              <w:t>Noting the costs and benefits of this modification, do you believe MP</w:t>
            </w:r>
            <w:r w:rsidR="001C1AE1">
              <w:t>304</w:t>
            </w:r>
            <w:r w:rsidRPr="00EF290F">
              <w:t xml:space="preserve"> should be approved?</w:t>
            </w:r>
            <w:bookmarkEnd w:id="4"/>
          </w:p>
          <w:p w14:paraId="5CC96439" w14:textId="77777777" w:rsidR="00335ED9" w:rsidRPr="00EF754E" w:rsidRDefault="00335ED9" w:rsidP="002B474A">
            <w:pPr>
              <w:pStyle w:val="Questionheader"/>
              <w:jc w:val="left"/>
              <w:rPr>
                <w:i/>
              </w:rPr>
            </w:pPr>
            <w:r>
              <w:rPr>
                <w:i/>
              </w:rPr>
              <w:t>Please provide your rationale.</w:t>
            </w:r>
          </w:p>
        </w:tc>
      </w:tr>
      <w:tr w:rsidR="00335ED9" w14:paraId="3463CB7F" w14:textId="77777777" w:rsidTr="002B474A">
        <w:tc>
          <w:tcPr>
            <w:tcW w:w="790" w:type="pct"/>
          </w:tcPr>
          <w:p w14:paraId="4869EE37" w14:textId="77777777" w:rsidR="00335ED9" w:rsidRPr="00C30802" w:rsidRDefault="00335ED9" w:rsidP="002B474A">
            <w:pPr>
              <w:pStyle w:val="Questionbodytext"/>
              <w:keepNext/>
              <w:rPr>
                <w:b/>
              </w:rPr>
            </w:pPr>
            <w:r w:rsidRPr="00C30802">
              <w:rPr>
                <w:b/>
              </w:rPr>
              <w:t>Response</w:t>
            </w:r>
          </w:p>
        </w:tc>
        <w:sdt>
          <w:sdtPr>
            <w:id w:val="-672332921"/>
            <w:placeholder>
              <w:docPart w:val="B0E030DB769C413F928C21425F73C3E3"/>
            </w:placeholder>
            <w:temporary/>
            <w:showingPlcHdr/>
            <w:comboBox>
              <w:listItem w:displayText="Yes" w:value="Yes"/>
              <w:listItem w:displayText="No" w:value="No"/>
            </w:comboBox>
          </w:sdtPr>
          <w:sdtEndPr/>
          <w:sdtContent>
            <w:tc>
              <w:tcPr>
                <w:tcW w:w="4210" w:type="pct"/>
              </w:tcPr>
              <w:p w14:paraId="22E488E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FC40EF1" w14:textId="77777777" w:rsidTr="002B474A">
        <w:tc>
          <w:tcPr>
            <w:tcW w:w="790" w:type="pct"/>
          </w:tcPr>
          <w:p w14:paraId="7382A3F8" w14:textId="77777777" w:rsidR="00335ED9" w:rsidRPr="00C30802" w:rsidRDefault="00335ED9" w:rsidP="002B474A">
            <w:pPr>
              <w:pStyle w:val="Questionbodytext"/>
              <w:rPr>
                <w:b/>
              </w:rPr>
            </w:pPr>
            <w:r w:rsidRPr="00C30802">
              <w:rPr>
                <w:b/>
              </w:rPr>
              <w:t>Rationale</w:t>
            </w:r>
          </w:p>
        </w:tc>
        <w:sdt>
          <w:sdtPr>
            <w:id w:val="-1868981342"/>
            <w:placeholder>
              <w:docPart w:val="9DCAE3FA99CB4FA897BF888FED90DABB"/>
            </w:placeholder>
            <w:temporary/>
            <w:showingPlcHdr/>
            <w15:appearance w15:val="hidden"/>
          </w:sdtPr>
          <w:sdtEndPr/>
          <w:sdtContent>
            <w:tc>
              <w:tcPr>
                <w:tcW w:w="4210" w:type="pct"/>
              </w:tcPr>
              <w:p w14:paraId="75D9635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F7DF86A" w14:textId="77777777" w:rsidR="00335ED9" w:rsidRDefault="00335ED9" w:rsidP="00335ED9"/>
    <w:p w14:paraId="6EAFAB35"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C0DE5DB" w14:textId="77777777" w:rsidTr="002B474A">
        <w:trPr>
          <w:tblHeader/>
        </w:trPr>
        <w:tc>
          <w:tcPr>
            <w:tcW w:w="5000" w:type="pct"/>
            <w:gridSpan w:val="2"/>
            <w:shd w:val="clear" w:color="auto" w:fill="007C31"/>
          </w:tcPr>
          <w:p w14:paraId="64481300" w14:textId="77777777" w:rsidR="00335ED9" w:rsidRPr="00687160" w:rsidRDefault="00335ED9" w:rsidP="002B474A">
            <w:pPr>
              <w:pStyle w:val="Questiontitle"/>
              <w:rPr>
                <w:color w:val="007C31"/>
              </w:rPr>
            </w:pPr>
            <w:r>
              <w:t>Question 1</w:t>
            </w:r>
            <w:r w:rsidR="005C3C7B">
              <w:t>1</w:t>
            </w:r>
          </w:p>
        </w:tc>
      </w:tr>
      <w:tr w:rsidR="00335ED9" w14:paraId="034906AD" w14:textId="77777777" w:rsidTr="002B474A">
        <w:trPr>
          <w:tblHeader/>
        </w:trPr>
        <w:tc>
          <w:tcPr>
            <w:tcW w:w="5000" w:type="pct"/>
            <w:gridSpan w:val="2"/>
          </w:tcPr>
          <w:p w14:paraId="7C37C9E3" w14:textId="77777777" w:rsidR="00335ED9" w:rsidRPr="00045D67" w:rsidRDefault="00335ED9" w:rsidP="002B474A">
            <w:pPr>
              <w:pStyle w:val="Questionheader"/>
              <w:jc w:val="left"/>
            </w:pPr>
            <w:r>
              <w:t>Please provide any further comments you may have.</w:t>
            </w:r>
          </w:p>
        </w:tc>
      </w:tr>
      <w:tr w:rsidR="00335ED9" w14:paraId="5C72FCB9" w14:textId="77777777" w:rsidTr="002B474A">
        <w:tc>
          <w:tcPr>
            <w:tcW w:w="790" w:type="pct"/>
          </w:tcPr>
          <w:p w14:paraId="2391BC0B" w14:textId="77777777" w:rsidR="00335ED9" w:rsidRPr="00C30802" w:rsidRDefault="00335ED9" w:rsidP="002B474A">
            <w:pPr>
              <w:pStyle w:val="Questionbodytext"/>
              <w:rPr>
                <w:b/>
              </w:rPr>
            </w:pPr>
            <w:r>
              <w:rPr>
                <w:b/>
              </w:rPr>
              <w:t>Comments</w:t>
            </w:r>
          </w:p>
        </w:tc>
        <w:sdt>
          <w:sdtPr>
            <w:id w:val="-2041964367"/>
            <w:placeholder>
              <w:docPart w:val="285B35B754BB4F17A3503907A78F79D8"/>
            </w:placeholder>
            <w:temporary/>
            <w:showingPlcHdr/>
            <w15:appearance w15:val="hidden"/>
          </w:sdtPr>
          <w:sdtEndPr/>
          <w:sdtContent>
            <w:tc>
              <w:tcPr>
                <w:tcW w:w="4210" w:type="pct"/>
              </w:tcPr>
              <w:p w14:paraId="28E7B762"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4256220B" w14:textId="77777777" w:rsidR="00335ED9" w:rsidRDefault="00335ED9" w:rsidP="00335ED9"/>
    <w:sectPr w:rsidR="00335ED9"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6654" w14:textId="77777777" w:rsidR="007A4436" w:rsidRDefault="007A4436" w:rsidP="004F458B">
      <w:pPr>
        <w:spacing w:after="0" w:line="240" w:lineRule="auto"/>
      </w:pPr>
      <w:r>
        <w:separator/>
      </w:r>
    </w:p>
  </w:endnote>
  <w:endnote w:type="continuationSeparator" w:id="0">
    <w:p w14:paraId="0C451669" w14:textId="77777777" w:rsidR="007A4436" w:rsidRDefault="007A443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C64CACB" w14:textId="77777777" w:rsidTr="00A027E3">
      <w:tc>
        <w:tcPr>
          <w:tcW w:w="3040" w:type="dxa"/>
        </w:tcPr>
        <w:p w14:paraId="71A9D54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B67AE15"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738E1266"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33EFE0E" w14:textId="77777777" w:rsidTr="005D2C21">
      <w:trPr>
        <w:trHeight w:val="827"/>
      </w:trPr>
      <w:tc>
        <w:tcPr>
          <w:tcW w:w="3040" w:type="dxa"/>
        </w:tcPr>
        <w:p w14:paraId="31C48B6A" w14:textId="1ED90154"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B06AE6">
            <w:rPr>
              <w:rFonts w:cs="Arial"/>
              <w:color w:val="595959" w:themeColor="text1" w:themeTint="A6"/>
              <w:sz w:val="16"/>
              <w:szCs w:val="16"/>
            </w:rPr>
            <w:t>304</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5C2527C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87458C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27DE54A" w14:textId="77777777" w:rsidR="000A6FAF" w:rsidRDefault="000A6FAF" w:rsidP="00633F6B">
          <w:pPr>
            <w:pStyle w:val="Footer"/>
            <w:jc w:val="right"/>
            <w:rPr>
              <w:rFonts w:cs="Arial"/>
              <w:color w:val="595959" w:themeColor="text1" w:themeTint="A6"/>
              <w:sz w:val="16"/>
              <w:szCs w:val="16"/>
            </w:rPr>
          </w:pPr>
        </w:p>
        <w:p w14:paraId="72D2276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2A50BF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C6B8" w14:textId="77777777" w:rsidR="007A4436" w:rsidRDefault="007A4436" w:rsidP="004F458B">
      <w:pPr>
        <w:spacing w:after="0" w:line="240" w:lineRule="auto"/>
      </w:pPr>
      <w:r>
        <w:separator/>
      </w:r>
    </w:p>
  </w:footnote>
  <w:footnote w:type="continuationSeparator" w:id="0">
    <w:p w14:paraId="373D1D94" w14:textId="77777777" w:rsidR="007A4436" w:rsidRDefault="007A443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BFFC" w14:textId="77777777" w:rsidR="000A6FAF" w:rsidRDefault="000A6FAF" w:rsidP="003E558E">
    <w:pPr>
      <w:pStyle w:val="Header"/>
      <w:jc w:val="right"/>
    </w:pPr>
    <w:r w:rsidRPr="003E558E">
      <w:rPr>
        <w:noProof/>
        <w:lang w:eastAsia="en-GB"/>
      </w:rPr>
      <w:drawing>
        <wp:inline distT="0" distB="0" distL="0" distR="0" wp14:anchorId="67CDFEDD" wp14:editId="64B75A38">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436"/>
    <w:rsid w:val="000034AD"/>
    <w:rsid w:val="00003C56"/>
    <w:rsid w:val="0000567F"/>
    <w:rsid w:val="000105C8"/>
    <w:rsid w:val="00011A16"/>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1AE1"/>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2F5C"/>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282D"/>
    <w:rsid w:val="003253CF"/>
    <w:rsid w:val="00331B41"/>
    <w:rsid w:val="00332631"/>
    <w:rsid w:val="00335ED9"/>
    <w:rsid w:val="003425F2"/>
    <w:rsid w:val="00342B04"/>
    <w:rsid w:val="0034422A"/>
    <w:rsid w:val="00345749"/>
    <w:rsid w:val="003477DD"/>
    <w:rsid w:val="00347F6A"/>
    <w:rsid w:val="003516BE"/>
    <w:rsid w:val="00351AD1"/>
    <w:rsid w:val="00353888"/>
    <w:rsid w:val="00354462"/>
    <w:rsid w:val="00361587"/>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6019"/>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6AD9"/>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2E2A"/>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1D83"/>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34A9"/>
    <w:rsid w:val="00744B12"/>
    <w:rsid w:val="00745A9D"/>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436"/>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E685F"/>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455"/>
    <w:rsid w:val="009D1AF9"/>
    <w:rsid w:val="009D399A"/>
    <w:rsid w:val="009D70F7"/>
    <w:rsid w:val="009D7199"/>
    <w:rsid w:val="009E1370"/>
    <w:rsid w:val="009E14DA"/>
    <w:rsid w:val="009E239B"/>
    <w:rsid w:val="009E4758"/>
    <w:rsid w:val="009E48C4"/>
    <w:rsid w:val="009E6C75"/>
    <w:rsid w:val="009F39A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357F"/>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06AE6"/>
    <w:rsid w:val="00B122DF"/>
    <w:rsid w:val="00B13A0A"/>
    <w:rsid w:val="00B209F3"/>
    <w:rsid w:val="00B21E61"/>
    <w:rsid w:val="00B22C08"/>
    <w:rsid w:val="00B2325E"/>
    <w:rsid w:val="00B242DE"/>
    <w:rsid w:val="00B269B4"/>
    <w:rsid w:val="00B30228"/>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29ED"/>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124C"/>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C315D"/>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0A98"/>
    <w:rsid w:val="00F820D1"/>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6DC77"/>
  <w15:docId w15:val="{E473FF85-B30E-4A52-BAD6-125BF4449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57385343">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328053457">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cheduling-services-for-smets1-devices-srv-4-3/?_gl=1*v9r1y8*_up*MQ..*_ga*MTgyMDg5NTA0Ny4xNzU5MjI5NzYz*_ga_QPBRWJJBQ9*czE3NTkyMjk3NjMkbzEkZzEkdDE3NTkyMjk3NjckajU2JGwwJGg0MDgxODM5M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sonBeard\GEMSERV%20LTD\SECCo%20-%20Documents\05%20-%20Modifications\Templates\01%20-%20Documents\03%20-%20Refine%20Stage%20documents\03%20-%20Refinement%20Consultation\Refinement%20Consultation%20template%20v0.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02F4C6E5C447BF9E4B920B89643052"/>
        <w:category>
          <w:name w:val="General"/>
          <w:gallery w:val="placeholder"/>
        </w:category>
        <w:types>
          <w:type w:val="bbPlcHdr"/>
        </w:types>
        <w:behaviors>
          <w:behavior w:val="content"/>
        </w:behaviors>
        <w:guid w:val="{DF6BF722-D685-4F3F-9E88-64B9E38C7413}"/>
      </w:docPartPr>
      <w:docPartBody>
        <w:p w:rsidR="00563C8B" w:rsidRDefault="00563C8B">
          <w:pPr>
            <w:pStyle w:val="D602F4C6E5C447BF9E4B920B89643052"/>
          </w:pPr>
          <w:r w:rsidRPr="004F77A6">
            <w:rPr>
              <w:rStyle w:val="PlaceholderText"/>
            </w:rPr>
            <w:t xml:space="preserve">Click </w:t>
          </w:r>
          <w:r>
            <w:rPr>
              <w:rStyle w:val="PlaceholderText"/>
            </w:rPr>
            <w:t>and insert your name</w:t>
          </w:r>
        </w:p>
      </w:docPartBody>
    </w:docPart>
    <w:docPart>
      <w:docPartPr>
        <w:name w:val="C83347D44BAF43F49B0C756B4EC3FEBE"/>
        <w:category>
          <w:name w:val="General"/>
          <w:gallery w:val="placeholder"/>
        </w:category>
        <w:types>
          <w:type w:val="bbPlcHdr"/>
        </w:types>
        <w:behaviors>
          <w:behavior w:val="content"/>
        </w:behaviors>
        <w:guid w:val="{C52CE00C-1F06-404D-B663-D17F107E4C4B}"/>
      </w:docPartPr>
      <w:docPartBody>
        <w:p w:rsidR="00563C8B" w:rsidRDefault="00563C8B">
          <w:pPr>
            <w:pStyle w:val="C83347D44BAF43F49B0C756B4EC3FEBE"/>
          </w:pPr>
          <w:r w:rsidRPr="004F77A6">
            <w:rPr>
              <w:rStyle w:val="PlaceholderText"/>
            </w:rPr>
            <w:t xml:space="preserve">Click </w:t>
          </w:r>
          <w:r>
            <w:rPr>
              <w:rStyle w:val="PlaceholderText"/>
            </w:rPr>
            <w:t>and insert the name of the organisation you are responding for</w:t>
          </w:r>
        </w:p>
      </w:docPartBody>
    </w:docPart>
    <w:docPart>
      <w:docPartPr>
        <w:name w:val="7680D6A1BCFF4EF69AEA0BB010774FA3"/>
        <w:category>
          <w:name w:val="General"/>
          <w:gallery w:val="placeholder"/>
        </w:category>
        <w:types>
          <w:type w:val="bbPlcHdr"/>
        </w:types>
        <w:behaviors>
          <w:behavior w:val="content"/>
        </w:behaviors>
        <w:guid w:val="{0BA05D5E-89AA-4DAD-B04E-338BF0564189}"/>
      </w:docPartPr>
      <w:docPartBody>
        <w:p w:rsidR="00563C8B" w:rsidRDefault="00563C8B">
          <w:pPr>
            <w:pStyle w:val="7680D6A1BCFF4EF69AEA0BB010774FA3"/>
          </w:pPr>
          <w:r w:rsidRPr="004F77A6">
            <w:rPr>
              <w:rStyle w:val="PlaceholderText"/>
            </w:rPr>
            <w:t xml:space="preserve">Click </w:t>
          </w:r>
          <w:r>
            <w:rPr>
              <w:rStyle w:val="PlaceholderText"/>
            </w:rPr>
            <w:t>and insert a phone number we can call you on with any queries</w:t>
          </w:r>
        </w:p>
      </w:docPartBody>
    </w:docPart>
    <w:docPart>
      <w:docPartPr>
        <w:name w:val="127587D3423644CBA991F1D0E7C48E67"/>
        <w:category>
          <w:name w:val="General"/>
          <w:gallery w:val="placeholder"/>
        </w:category>
        <w:types>
          <w:type w:val="bbPlcHdr"/>
        </w:types>
        <w:behaviors>
          <w:behavior w:val="content"/>
        </w:behaviors>
        <w:guid w:val="{580926D8-645B-41AD-896C-2425585889EE}"/>
      </w:docPartPr>
      <w:docPartBody>
        <w:p w:rsidR="00563C8B" w:rsidRDefault="00563C8B">
          <w:pPr>
            <w:pStyle w:val="127587D3423644CBA991F1D0E7C48E67"/>
          </w:pPr>
          <w:r w:rsidRPr="004F77A6">
            <w:rPr>
              <w:rStyle w:val="PlaceholderText"/>
            </w:rPr>
            <w:t>C</w:t>
          </w:r>
          <w:r>
            <w:rPr>
              <w:rStyle w:val="PlaceholderText"/>
            </w:rPr>
            <w:t>lick and select your Party Category</w:t>
          </w:r>
        </w:p>
      </w:docPartBody>
    </w:docPart>
    <w:docPart>
      <w:docPartPr>
        <w:name w:val="26E421BE1E7A48E6BBA5A21E7891E1BD"/>
        <w:category>
          <w:name w:val="General"/>
          <w:gallery w:val="placeholder"/>
        </w:category>
        <w:types>
          <w:type w:val="bbPlcHdr"/>
        </w:types>
        <w:behaviors>
          <w:behavior w:val="content"/>
        </w:behaviors>
        <w:guid w:val="{7C8AC24B-9B9C-48C4-974F-6186B07F5F3A}"/>
      </w:docPartPr>
      <w:docPartBody>
        <w:p w:rsidR="00563C8B" w:rsidRDefault="00563C8B">
          <w:pPr>
            <w:pStyle w:val="26E421BE1E7A48E6BBA5A21E7891E1BD"/>
          </w:pPr>
          <w:r w:rsidRPr="004F77A6">
            <w:rPr>
              <w:rStyle w:val="PlaceholderText"/>
            </w:rPr>
            <w:t xml:space="preserve">Click </w:t>
          </w:r>
          <w:r>
            <w:rPr>
              <w:rStyle w:val="PlaceholderText"/>
            </w:rPr>
            <w:t>and insert the name(s) of any SEC Parties you are responding for</w:t>
          </w:r>
        </w:p>
      </w:docPartBody>
    </w:docPart>
    <w:docPart>
      <w:docPartPr>
        <w:name w:val="72E7D0217C2E4CA8A202088CF33BD113"/>
        <w:category>
          <w:name w:val="General"/>
          <w:gallery w:val="placeholder"/>
        </w:category>
        <w:types>
          <w:type w:val="bbPlcHdr"/>
        </w:types>
        <w:behaviors>
          <w:behavior w:val="content"/>
        </w:behaviors>
        <w:guid w:val="{99EADFAB-4855-4958-A979-BACEC480432B}"/>
      </w:docPartPr>
      <w:docPartBody>
        <w:p w:rsidR="00563C8B" w:rsidRDefault="00563C8B">
          <w:pPr>
            <w:pStyle w:val="72E7D0217C2E4CA8A202088CF33BD113"/>
          </w:pPr>
          <w:r w:rsidRPr="004F77A6">
            <w:rPr>
              <w:rStyle w:val="PlaceholderText"/>
            </w:rPr>
            <w:t>C</w:t>
          </w:r>
          <w:r>
            <w:rPr>
              <w:rStyle w:val="PlaceholderText"/>
            </w:rPr>
            <w:t>lick and select your response</w:t>
          </w:r>
        </w:p>
      </w:docPartBody>
    </w:docPart>
    <w:docPart>
      <w:docPartPr>
        <w:name w:val="891D72F3EA7C47F7A90A00ADBB11A3EC"/>
        <w:category>
          <w:name w:val="General"/>
          <w:gallery w:val="placeholder"/>
        </w:category>
        <w:types>
          <w:type w:val="bbPlcHdr"/>
        </w:types>
        <w:behaviors>
          <w:behavior w:val="content"/>
        </w:behaviors>
        <w:guid w:val="{5068076F-3EF8-4599-B8CE-331045401B06}"/>
      </w:docPartPr>
      <w:docPartBody>
        <w:p w:rsidR="00563C8B" w:rsidRDefault="00563C8B">
          <w:pPr>
            <w:pStyle w:val="891D72F3EA7C47F7A90A00ADBB11A3EC"/>
          </w:pPr>
          <w:r w:rsidRPr="004F77A6">
            <w:rPr>
              <w:rStyle w:val="PlaceholderText"/>
            </w:rPr>
            <w:t>C</w:t>
          </w:r>
          <w:r>
            <w:rPr>
              <w:rStyle w:val="PlaceholderText"/>
            </w:rPr>
            <w:t>lick and select your response</w:t>
          </w:r>
        </w:p>
      </w:docPartBody>
    </w:docPart>
    <w:docPart>
      <w:docPartPr>
        <w:name w:val="5224E573566D4FDEAC70420F45ECF18A"/>
        <w:category>
          <w:name w:val="General"/>
          <w:gallery w:val="placeholder"/>
        </w:category>
        <w:types>
          <w:type w:val="bbPlcHdr"/>
        </w:types>
        <w:behaviors>
          <w:behavior w:val="content"/>
        </w:behaviors>
        <w:guid w:val="{9FD4C138-5745-4DA8-8030-4141C46B09CB}"/>
      </w:docPartPr>
      <w:docPartBody>
        <w:p w:rsidR="00563C8B" w:rsidRDefault="00563C8B">
          <w:pPr>
            <w:pStyle w:val="5224E573566D4FDEAC70420F45ECF18A"/>
          </w:pPr>
          <w:r w:rsidRPr="004F77A6">
            <w:rPr>
              <w:rStyle w:val="PlaceholderText"/>
            </w:rPr>
            <w:t xml:space="preserve">Click </w:t>
          </w:r>
          <w:r>
            <w:rPr>
              <w:rStyle w:val="PlaceholderText"/>
            </w:rPr>
            <w:t>and insert the rationale for your response</w:t>
          </w:r>
        </w:p>
      </w:docPartBody>
    </w:docPart>
    <w:docPart>
      <w:docPartPr>
        <w:name w:val="7FC857ACC7554D7E959308B95CA2AD13"/>
        <w:category>
          <w:name w:val="General"/>
          <w:gallery w:val="placeholder"/>
        </w:category>
        <w:types>
          <w:type w:val="bbPlcHdr"/>
        </w:types>
        <w:behaviors>
          <w:behavior w:val="content"/>
        </w:behaviors>
        <w:guid w:val="{327EC42B-AE77-4E24-9345-6F3535BAD862}"/>
      </w:docPartPr>
      <w:docPartBody>
        <w:p w:rsidR="00563C8B" w:rsidRDefault="00563C8B">
          <w:pPr>
            <w:pStyle w:val="7FC857ACC7554D7E959308B95CA2AD13"/>
          </w:pPr>
          <w:r w:rsidRPr="004F77A6">
            <w:rPr>
              <w:rStyle w:val="PlaceholderText"/>
            </w:rPr>
            <w:t>C</w:t>
          </w:r>
          <w:r>
            <w:rPr>
              <w:rStyle w:val="PlaceholderText"/>
            </w:rPr>
            <w:t>lick and select your response</w:t>
          </w:r>
        </w:p>
      </w:docPartBody>
    </w:docPart>
    <w:docPart>
      <w:docPartPr>
        <w:name w:val="07DC45BE2F384375ADF11A73A4D002CE"/>
        <w:category>
          <w:name w:val="General"/>
          <w:gallery w:val="placeholder"/>
        </w:category>
        <w:types>
          <w:type w:val="bbPlcHdr"/>
        </w:types>
        <w:behaviors>
          <w:behavior w:val="content"/>
        </w:behaviors>
        <w:guid w:val="{48AFD1A9-177D-40A1-8A3C-5FA1AAB829F3}"/>
      </w:docPartPr>
      <w:docPartBody>
        <w:p w:rsidR="00563C8B" w:rsidRDefault="00563C8B">
          <w:pPr>
            <w:pStyle w:val="07DC45BE2F384375ADF11A73A4D002CE"/>
          </w:pPr>
          <w:r w:rsidRPr="004F77A6">
            <w:rPr>
              <w:rStyle w:val="PlaceholderText"/>
            </w:rPr>
            <w:t xml:space="preserve">Click </w:t>
          </w:r>
          <w:r>
            <w:rPr>
              <w:rStyle w:val="PlaceholderText"/>
            </w:rPr>
            <w:t>and insert the rationale for your response</w:t>
          </w:r>
        </w:p>
      </w:docPartBody>
    </w:docPart>
    <w:docPart>
      <w:docPartPr>
        <w:name w:val="BE746CB70D0A49E89177C9EB75652347"/>
        <w:category>
          <w:name w:val="General"/>
          <w:gallery w:val="placeholder"/>
        </w:category>
        <w:types>
          <w:type w:val="bbPlcHdr"/>
        </w:types>
        <w:behaviors>
          <w:behavior w:val="content"/>
        </w:behaviors>
        <w:guid w:val="{3E95BB20-4686-4780-9B84-324C398CF703}"/>
      </w:docPartPr>
      <w:docPartBody>
        <w:p w:rsidR="00563C8B" w:rsidRDefault="00563C8B">
          <w:pPr>
            <w:pStyle w:val="BE746CB70D0A49E89177C9EB75652347"/>
          </w:pPr>
          <w:r w:rsidRPr="004F77A6">
            <w:rPr>
              <w:rStyle w:val="PlaceholderText"/>
            </w:rPr>
            <w:t>C</w:t>
          </w:r>
          <w:r>
            <w:rPr>
              <w:rStyle w:val="PlaceholderText"/>
            </w:rPr>
            <w:t>lick and select your response</w:t>
          </w:r>
        </w:p>
      </w:docPartBody>
    </w:docPart>
    <w:docPart>
      <w:docPartPr>
        <w:name w:val="389854D5D84A4CF3A069761C9108F1B0"/>
        <w:category>
          <w:name w:val="General"/>
          <w:gallery w:val="placeholder"/>
        </w:category>
        <w:types>
          <w:type w:val="bbPlcHdr"/>
        </w:types>
        <w:behaviors>
          <w:behavior w:val="content"/>
        </w:behaviors>
        <w:guid w:val="{1776F5C8-45D9-46A3-94F2-58E184622A05}"/>
      </w:docPartPr>
      <w:docPartBody>
        <w:p w:rsidR="00563C8B" w:rsidRDefault="00563C8B">
          <w:pPr>
            <w:pStyle w:val="389854D5D84A4CF3A069761C9108F1B0"/>
          </w:pPr>
          <w:r w:rsidRPr="004F77A6">
            <w:rPr>
              <w:rStyle w:val="PlaceholderText"/>
            </w:rPr>
            <w:t xml:space="preserve">Click </w:t>
          </w:r>
          <w:r>
            <w:rPr>
              <w:rStyle w:val="PlaceholderText"/>
            </w:rPr>
            <w:t>and insert the rationale for your response</w:t>
          </w:r>
        </w:p>
      </w:docPartBody>
    </w:docPart>
    <w:docPart>
      <w:docPartPr>
        <w:name w:val="02031D6232634E1FB7075BEBE9FB3D10"/>
        <w:category>
          <w:name w:val="General"/>
          <w:gallery w:val="placeholder"/>
        </w:category>
        <w:types>
          <w:type w:val="bbPlcHdr"/>
        </w:types>
        <w:behaviors>
          <w:behavior w:val="content"/>
        </w:behaviors>
        <w:guid w:val="{07EB0CBD-2939-4AA5-BAE2-2A1E453F550A}"/>
      </w:docPartPr>
      <w:docPartBody>
        <w:p w:rsidR="00563C8B" w:rsidRDefault="00563C8B">
          <w:pPr>
            <w:pStyle w:val="02031D6232634E1FB7075BEBE9FB3D10"/>
          </w:pPr>
          <w:r w:rsidRPr="004F77A6">
            <w:rPr>
              <w:rStyle w:val="PlaceholderText"/>
            </w:rPr>
            <w:t>C</w:t>
          </w:r>
          <w:r>
            <w:rPr>
              <w:rStyle w:val="PlaceholderText"/>
            </w:rPr>
            <w:t>lick and select your response</w:t>
          </w:r>
        </w:p>
      </w:docPartBody>
    </w:docPart>
    <w:docPart>
      <w:docPartPr>
        <w:name w:val="7E9776974FC94A8C94267A04A86F4EBB"/>
        <w:category>
          <w:name w:val="General"/>
          <w:gallery w:val="placeholder"/>
        </w:category>
        <w:types>
          <w:type w:val="bbPlcHdr"/>
        </w:types>
        <w:behaviors>
          <w:behavior w:val="content"/>
        </w:behaviors>
        <w:guid w:val="{040F9B7A-A496-435E-AC90-D35A68F05BA5}"/>
      </w:docPartPr>
      <w:docPartBody>
        <w:p w:rsidR="00563C8B" w:rsidRDefault="00563C8B">
          <w:pPr>
            <w:pStyle w:val="7E9776974FC94A8C94267A04A86F4EBB"/>
          </w:pPr>
          <w:r w:rsidRPr="004F77A6">
            <w:rPr>
              <w:rStyle w:val="PlaceholderText"/>
            </w:rPr>
            <w:t xml:space="preserve">Click </w:t>
          </w:r>
          <w:r>
            <w:rPr>
              <w:rStyle w:val="PlaceholderText"/>
            </w:rPr>
            <w:t>and insert the rationale for your response</w:t>
          </w:r>
        </w:p>
      </w:docPartBody>
    </w:docPart>
    <w:docPart>
      <w:docPartPr>
        <w:name w:val="55334CFE89B5486785CC3CB36ADBC8D3"/>
        <w:category>
          <w:name w:val="General"/>
          <w:gallery w:val="placeholder"/>
        </w:category>
        <w:types>
          <w:type w:val="bbPlcHdr"/>
        </w:types>
        <w:behaviors>
          <w:behavior w:val="content"/>
        </w:behaviors>
        <w:guid w:val="{9196789C-0824-482B-945A-B82CA6116CDD}"/>
      </w:docPartPr>
      <w:docPartBody>
        <w:p w:rsidR="00563C8B" w:rsidRDefault="00563C8B">
          <w:pPr>
            <w:pStyle w:val="55334CFE89B5486785CC3CB36ADBC8D3"/>
          </w:pPr>
          <w:r w:rsidRPr="004F77A6">
            <w:rPr>
              <w:rStyle w:val="PlaceholderText"/>
            </w:rPr>
            <w:t xml:space="preserve">Click </w:t>
          </w:r>
          <w:r>
            <w:rPr>
              <w:rStyle w:val="PlaceholderText"/>
            </w:rPr>
            <w:t>and insert the rationale for your response</w:t>
          </w:r>
        </w:p>
      </w:docPartBody>
    </w:docPart>
    <w:docPart>
      <w:docPartPr>
        <w:name w:val="1B9A3C216EA54A26A9F0127F480CA3FC"/>
        <w:category>
          <w:name w:val="General"/>
          <w:gallery w:val="placeholder"/>
        </w:category>
        <w:types>
          <w:type w:val="bbPlcHdr"/>
        </w:types>
        <w:behaviors>
          <w:behavior w:val="content"/>
        </w:behaviors>
        <w:guid w:val="{E8CB81C8-D86F-434B-87D7-6E4DBD10634F}"/>
      </w:docPartPr>
      <w:docPartBody>
        <w:p w:rsidR="00563C8B" w:rsidRDefault="00563C8B">
          <w:pPr>
            <w:pStyle w:val="1B9A3C216EA54A26A9F0127F480CA3FC"/>
          </w:pPr>
          <w:r w:rsidRPr="004F77A6">
            <w:rPr>
              <w:rStyle w:val="PlaceholderText"/>
            </w:rPr>
            <w:t xml:space="preserve">Click </w:t>
          </w:r>
          <w:r>
            <w:rPr>
              <w:rStyle w:val="PlaceholderText"/>
            </w:rPr>
            <w:t>and insert the rationale for your response</w:t>
          </w:r>
        </w:p>
      </w:docPartBody>
    </w:docPart>
    <w:docPart>
      <w:docPartPr>
        <w:name w:val="66B68FE9D1884C01B5099D169254649B"/>
        <w:category>
          <w:name w:val="General"/>
          <w:gallery w:val="placeholder"/>
        </w:category>
        <w:types>
          <w:type w:val="bbPlcHdr"/>
        </w:types>
        <w:behaviors>
          <w:behavior w:val="content"/>
        </w:behaviors>
        <w:guid w:val="{02270986-5ABD-4356-9B9C-628C4FF60459}"/>
      </w:docPartPr>
      <w:docPartBody>
        <w:p w:rsidR="00563C8B" w:rsidRDefault="00563C8B">
          <w:pPr>
            <w:pStyle w:val="66B68FE9D1884C01B5099D169254649B"/>
          </w:pPr>
          <w:r w:rsidRPr="004F77A6">
            <w:rPr>
              <w:rStyle w:val="PlaceholderText"/>
            </w:rPr>
            <w:t xml:space="preserve">Click </w:t>
          </w:r>
          <w:r>
            <w:rPr>
              <w:rStyle w:val="PlaceholderText"/>
            </w:rPr>
            <w:t>and insert your required lead time</w:t>
          </w:r>
        </w:p>
      </w:docPartBody>
    </w:docPart>
    <w:docPart>
      <w:docPartPr>
        <w:name w:val="D6D4A622BAC44C37867503908C4BAB88"/>
        <w:category>
          <w:name w:val="General"/>
          <w:gallery w:val="placeholder"/>
        </w:category>
        <w:types>
          <w:type w:val="bbPlcHdr"/>
        </w:types>
        <w:behaviors>
          <w:behavior w:val="content"/>
        </w:behaviors>
        <w:guid w:val="{79D9D42A-7888-4386-921E-04AF445B5361}"/>
      </w:docPartPr>
      <w:docPartBody>
        <w:p w:rsidR="00563C8B" w:rsidRDefault="00563C8B">
          <w:pPr>
            <w:pStyle w:val="D6D4A622BAC44C37867503908C4BAB88"/>
          </w:pPr>
          <w:r w:rsidRPr="004F77A6">
            <w:rPr>
              <w:rStyle w:val="PlaceholderText"/>
            </w:rPr>
            <w:t xml:space="preserve">Click </w:t>
          </w:r>
          <w:r>
            <w:rPr>
              <w:rStyle w:val="PlaceholderText"/>
            </w:rPr>
            <w:t>and insert the rationale for your response</w:t>
          </w:r>
        </w:p>
      </w:docPartBody>
    </w:docPart>
    <w:docPart>
      <w:docPartPr>
        <w:name w:val="D5F8F54E1C54419FAC46B2D2E9B89DF9"/>
        <w:category>
          <w:name w:val="General"/>
          <w:gallery w:val="placeholder"/>
        </w:category>
        <w:types>
          <w:type w:val="bbPlcHdr"/>
        </w:types>
        <w:behaviors>
          <w:behavior w:val="content"/>
        </w:behaviors>
        <w:guid w:val="{67E840FF-81C9-4B06-A124-B26DCF3F2A37}"/>
      </w:docPartPr>
      <w:docPartBody>
        <w:p w:rsidR="00563C8B" w:rsidRDefault="00563C8B">
          <w:pPr>
            <w:pStyle w:val="D5F8F54E1C54419FAC46B2D2E9B89DF9"/>
          </w:pPr>
          <w:r w:rsidRPr="004F77A6">
            <w:rPr>
              <w:rStyle w:val="PlaceholderText"/>
            </w:rPr>
            <w:t>C</w:t>
          </w:r>
          <w:r>
            <w:rPr>
              <w:rStyle w:val="PlaceholderText"/>
            </w:rPr>
            <w:t>lick and select your response</w:t>
          </w:r>
        </w:p>
      </w:docPartBody>
    </w:docPart>
    <w:docPart>
      <w:docPartPr>
        <w:name w:val="A680C02C436648BB9A1752C3C91A5540"/>
        <w:category>
          <w:name w:val="General"/>
          <w:gallery w:val="placeholder"/>
        </w:category>
        <w:types>
          <w:type w:val="bbPlcHdr"/>
        </w:types>
        <w:behaviors>
          <w:behavior w:val="content"/>
        </w:behaviors>
        <w:guid w:val="{CAA9C05B-1902-4491-BB0E-13C60C4D6385}"/>
      </w:docPartPr>
      <w:docPartBody>
        <w:p w:rsidR="00563C8B" w:rsidRDefault="00563C8B">
          <w:pPr>
            <w:pStyle w:val="A680C02C436648BB9A1752C3C91A5540"/>
          </w:pPr>
          <w:r w:rsidRPr="004F77A6">
            <w:rPr>
              <w:rStyle w:val="PlaceholderText"/>
            </w:rPr>
            <w:t xml:space="preserve">Click </w:t>
          </w:r>
          <w:r>
            <w:rPr>
              <w:rStyle w:val="PlaceholderText"/>
            </w:rPr>
            <w:t>and insert the rationale for your response</w:t>
          </w:r>
        </w:p>
      </w:docPartBody>
    </w:docPart>
    <w:docPart>
      <w:docPartPr>
        <w:name w:val="1D05DABB46644BF4986C8AD4806A8C6B"/>
        <w:category>
          <w:name w:val="General"/>
          <w:gallery w:val="placeholder"/>
        </w:category>
        <w:types>
          <w:type w:val="bbPlcHdr"/>
        </w:types>
        <w:behaviors>
          <w:behavior w:val="content"/>
        </w:behaviors>
        <w:guid w:val="{8C72EEF7-A8B2-4B9C-AE74-90BC18970420}"/>
      </w:docPartPr>
      <w:docPartBody>
        <w:p w:rsidR="00563C8B" w:rsidRDefault="00563C8B">
          <w:pPr>
            <w:pStyle w:val="1D05DABB46644BF4986C8AD4806A8C6B"/>
          </w:pPr>
          <w:r w:rsidRPr="004F77A6">
            <w:rPr>
              <w:rStyle w:val="PlaceholderText"/>
            </w:rPr>
            <w:t>C</w:t>
          </w:r>
          <w:r>
            <w:rPr>
              <w:rStyle w:val="PlaceholderText"/>
            </w:rPr>
            <w:t>lick and select your response</w:t>
          </w:r>
        </w:p>
      </w:docPartBody>
    </w:docPart>
    <w:docPart>
      <w:docPartPr>
        <w:name w:val="847D4628C0E449BC991F85E814AB5DED"/>
        <w:category>
          <w:name w:val="General"/>
          <w:gallery w:val="placeholder"/>
        </w:category>
        <w:types>
          <w:type w:val="bbPlcHdr"/>
        </w:types>
        <w:behaviors>
          <w:behavior w:val="content"/>
        </w:behaviors>
        <w:guid w:val="{B3BC09E6-921A-48E2-AF3E-04F07A935A16}"/>
      </w:docPartPr>
      <w:docPartBody>
        <w:p w:rsidR="00563C8B" w:rsidRDefault="00563C8B">
          <w:pPr>
            <w:pStyle w:val="847D4628C0E449BC991F85E814AB5DED"/>
          </w:pPr>
          <w:r w:rsidRPr="004F77A6">
            <w:rPr>
              <w:rStyle w:val="PlaceholderText"/>
            </w:rPr>
            <w:t xml:space="preserve">Click </w:t>
          </w:r>
          <w:r>
            <w:rPr>
              <w:rStyle w:val="PlaceholderText"/>
            </w:rPr>
            <w:t>and insert the rationale for your response</w:t>
          </w:r>
        </w:p>
      </w:docPartBody>
    </w:docPart>
    <w:docPart>
      <w:docPartPr>
        <w:name w:val="B0E030DB769C413F928C21425F73C3E3"/>
        <w:category>
          <w:name w:val="General"/>
          <w:gallery w:val="placeholder"/>
        </w:category>
        <w:types>
          <w:type w:val="bbPlcHdr"/>
        </w:types>
        <w:behaviors>
          <w:behavior w:val="content"/>
        </w:behaviors>
        <w:guid w:val="{301F5996-26D4-463D-AF27-42E77DAC848C}"/>
      </w:docPartPr>
      <w:docPartBody>
        <w:p w:rsidR="00563C8B" w:rsidRDefault="00563C8B">
          <w:pPr>
            <w:pStyle w:val="B0E030DB769C413F928C21425F73C3E3"/>
          </w:pPr>
          <w:r w:rsidRPr="004F77A6">
            <w:rPr>
              <w:rStyle w:val="PlaceholderText"/>
            </w:rPr>
            <w:t>C</w:t>
          </w:r>
          <w:r>
            <w:rPr>
              <w:rStyle w:val="PlaceholderText"/>
            </w:rPr>
            <w:t>lick and select your response</w:t>
          </w:r>
        </w:p>
      </w:docPartBody>
    </w:docPart>
    <w:docPart>
      <w:docPartPr>
        <w:name w:val="9DCAE3FA99CB4FA897BF888FED90DABB"/>
        <w:category>
          <w:name w:val="General"/>
          <w:gallery w:val="placeholder"/>
        </w:category>
        <w:types>
          <w:type w:val="bbPlcHdr"/>
        </w:types>
        <w:behaviors>
          <w:behavior w:val="content"/>
        </w:behaviors>
        <w:guid w:val="{B7F28CCA-5D3C-481B-9C2D-3E0B8014892F}"/>
      </w:docPartPr>
      <w:docPartBody>
        <w:p w:rsidR="00563C8B" w:rsidRDefault="00563C8B">
          <w:pPr>
            <w:pStyle w:val="9DCAE3FA99CB4FA897BF888FED90DABB"/>
          </w:pPr>
          <w:r w:rsidRPr="004F77A6">
            <w:rPr>
              <w:rStyle w:val="PlaceholderText"/>
            </w:rPr>
            <w:t xml:space="preserve">Click </w:t>
          </w:r>
          <w:r>
            <w:rPr>
              <w:rStyle w:val="PlaceholderText"/>
            </w:rPr>
            <w:t>and insert the rationale for your response</w:t>
          </w:r>
        </w:p>
      </w:docPartBody>
    </w:docPart>
    <w:docPart>
      <w:docPartPr>
        <w:name w:val="285B35B754BB4F17A3503907A78F79D8"/>
        <w:category>
          <w:name w:val="General"/>
          <w:gallery w:val="placeholder"/>
        </w:category>
        <w:types>
          <w:type w:val="bbPlcHdr"/>
        </w:types>
        <w:behaviors>
          <w:behavior w:val="content"/>
        </w:behaviors>
        <w:guid w:val="{A338DBC5-0A90-433F-94FE-31BC16896541}"/>
      </w:docPartPr>
      <w:docPartBody>
        <w:p w:rsidR="00563C8B" w:rsidRDefault="00563C8B">
          <w:pPr>
            <w:pStyle w:val="285B35B754BB4F17A3503907A78F79D8"/>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C8B"/>
    <w:rsid w:val="002E2F5C"/>
    <w:rsid w:val="00563C8B"/>
    <w:rsid w:val="00AB3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602F4C6E5C447BF9E4B920B89643052">
    <w:name w:val="D602F4C6E5C447BF9E4B920B89643052"/>
  </w:style>
  <w:style w:type="paragraph" w:customStyle="1" w:styleId="C83347D44BAF43F49B0C756B4EC3FEBE">
    <w:name w:val="C83347D44BAF43F49B0C756B4EC3FEBE"/>
  </w:style>
  <w:style w:type="paragraph" w:customStyle="1" w:styleId="7680D6A1BCFF4EF69AEA0BB010774FA3">
    <w:name w:val="7680D6A1BCFF4EF69AEA0BB010774FA3"/>
  </w:style>
  <w:style w:type="paragraph" w:customStyle="1" w:styleId="127587D3423644CBA991F1D0E7C48E67">
    <w:name w:val="127587D3423644CBA991F1D0E7C48E67"/>
  </w:style>
  <w:style w:type="paragraph" w:customStyle="1" w:styleId="26E421BE1E7A48E6BBA5A21E7891E1BD">
    <w:name w:val="26E421BE1E7A48E6BBA5A21E7891E1BD"/>
  </w:style>
  <w:style w:type="paragraph" w:customStyle="1" w:styleId="72E7D0217C2E4CA8A202088CF33BD113">
    <w:name w:val="72E7D0217C2E4CA8A202088CF33BD113"/>
  </w:style>
  <w:style w:type="paragraph" w:customStyle="1" w:styleId="891D72F3EA7C47F7A90A00ADBB11A3EC">
    <w:name w:val="891D72F3EA7C47F7A90A00ADBB11A3EC"/>
  </w:style>
  <w:style w:type="paragraph" w:customStyle="1" w:styleId="5224E573566D4FDEAC70420F45ECF18A">
    <w:name w:val="5224E573566D4FDEAC70420F45ECF18A"/>
  </w:style>
  <w:style w:type="paragraph" w:customStyle="1" w:styleId="7FC857ACC7554D7E959308B95CA2AD13">
    <w:name w:val="7FC857ACC7554D7E959308B95CA2AD13"/>
  </w:style>
  <w:style w:type="paragraph" w:customStyle="1" w:styleId="07DC45BE2F384375ADF11A73A4D002CE">
    <w:name w:val="07DC45BE2F384375ADF11A73A4D002CE"/>
  </w:style>
  <w:style w:type="paragraph" w:customStyle="1" w:styleId="BE746CB70D0A49E89177C9EB75652347">
    <w:name w:val="BE746CB70D0A49E89177C9EB75652347"/>
  </w:style>
  <w:style w:type="paragraph" w:customStyle="1" w:styleId="389854D5D84A4CF3A069761C9108F1B0">
    <w:name w:val="389854D5D84A4CF3A069761C9108F1B0"/>
  </w:style>
  <w:style w:type="paragraph" w:customStyle="1" w:styleId="02031D6232634E1FB7075BEBE9FB3D10">
    <w:name w:val="02031D6232634E1FB7075BEBE9FB3D10"/>
  </w:style>
  <w:style w:type="paragraph" w:customStyle="1" w:styleId="7E9776974FC94A8C94267A04A86F4EBB">
    <w:name w:val="7E9776974FC94A8C94267A04A86F4EBB"/>
  </w:style>
  <w:style w:type="paragraph" w:customStyle="1" w:styleId="55334CFE89B5486785CC3CB36ADBC8D3">
    <w:name w:val="55334CFE89B5486785CC3CB36ADBC8D3"/>
  </w:style>
  <w:style w:type="paragraph" w:customStyle="1" w:styleId="1B9A3C216EA54A26A9F0127F480CA3FC">
    <w:name w:val="1B9A3C216EA54A26A9F0127F480CA3FC"/>
  </w:style>
  <w:style w:type="paragraph" w:customStyle="1" w:styleId="66B68FE9D1884C01B5099D169254649B">
    <w:name w:val="66B68FE9D1884C01B5099D169254649B"/>
  </w:style>
  <w:style w:type="paragraph" w:customStyle="1" w:styleId="D6D4A622BAC44C37867503908C4BAB88">
    <w:name w:val="D6D4A622BAC44C37867503908C4BAB88"/>
  </w:style>
  <w:style w:type="paragraph" w:customStyle="1" w:styleId="D5F8F54E1C54419FAC46B2D2E9B89DF9">
    <w:name w:val="D5F8F54E1C54419FAC46B2D2E9B89DF9"/>
  </w:style>
  <w:style w:type="paragraph" w:customStyle="1" w:styleId="A680C02C436648BB9A1752C3C91A5540">
    <w:name w:val="A680C02C436648BB9A1752C3C91A5540"/>
  </w:style>
  <w:style w:type="paragraph" w:customStyle="1" w:styleId="1D05DABB46644BF4986C8AD4806A8C6B">
    <w:name w:val="1D05DABB46644BF4986C8AD4806A8C6B"/>
  </w:style>
  <w:style w:type="paragraph" w:customStyle="1" w:styleId="847D4628C0E449BC991F85E814AB5DED">
    <w:name w:val="847D4628C0E449BC991F85E814AB5DED"/>
  </w:style>
  <w:style w:type="paragraph" w:customStyle="1" w:styleId="B0E030DB769C413F928C21425F73C3E3">
    <w:name w:val="B0E030DB769C413F928C21425F73C3E3"/>
  </w:style>
  <w:style w:type="paragraph" w:customStyle="1" w:styleId="9DCAE3FA99CB4FA897BF888FED90DABB">
    <w:name w:val="9DCAE3FA99CB4FA897BF888FED90DABB"/>
  </w:style>
  <w:style w:type="paragraph" w:customStyle="1" w:styleId="285B35B754BB4F17A3503907A78F79D8">
    <w:name w:val="285B35B754BB4F17A3503907A78F79D8"/>
  </w:style>
  <w:style w:type="paragraph" w:customStyle="1" w:styleId="4721E0736F0C49A8946F16D4160C11AF">
    <w:name w:val="4721E0736F0C49A8946F16D4160C11AF"/>
  </w:style>
  <w:style w:type="paragraph" w:customStyle="1" w:styleId="7C77061117EC4ECA814D98EBF31DFA47">
    <w:name w:val="7C77061117EC4ECA814D98EBF31DFA47"/>
  </w:style>
  <w:style w:type="paragraph" w:customStyle="1" w:styleId="5954B7F01F434DA5BC331999FCF55F27">
    <w:name w:val="5954B7F01F434DA5BC331999FCF55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d5e8df70-7ba7-462a-92bc-0eb2af61e599"/>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c7dccf3f-008e-465c-9e46-b3283d304c80"/>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 Consultation template v0.3</Template>
  <TotalTime>138</TotalTime>
  <Pages>7</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Beard</dc:creator>
  <cp:keywords/>
  <dc:description/>
  <cp:lastModifiedBy>Alison Beard</cp:lastModifiedBy>
  <cp:revision>22</cp:revision>
  <cp:lastPrinted>2018-06-08T10:24:00Z</cp:lastPrinted>
  <dcterms:created xsi:type="dcterms:W3CDTF">2025-09-30T10:42:00Z</dcterms:created>
  <dcterms:modified xsi:type="dcterms:W3CDTF">2025-10-02T16:25:00Z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